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3EBA" w14:textId="791E1F59" w:rsidR="00CE2F0A" w:rsidRPr="00AB6CD1" w:rsidRDefault="00CE2F0A" w:rsidP="00E658D6">
      <w:pPr>
        <w:pStyle w:val="Lneadeasunto"/>
        <w:jc w:val="right"/>
        <w:rPr>
          <w:rFonts w:ascii="Arial" w:hAnsi="Arial" w:cs="Arial"/>
          <w:noProof/>
          <w:color w:val="D9D9D9" w:themeColor="background1" w:themeShade="D9"/>
          <w:sz w:val="22"/>
          <w:szCs w:val="22"/>
          <w:vertAlign w:val="superscript"/>
        </w:rPr>
      </w:pPr>
    </w:p>
    <w:p w14:paraId="3DF7185D" w14:textId="77777777" w:rsidR="004D2744" w:rsidRPr="00AB6CD1" w:rsidRDefault="009D435A" w:rsidP="00CC313D">
      <w:pPr>
        <w:pStyle w:val="Textoindependiente"/>
        <w:jc w:val="center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ab/>
      </w:r>
    </w:p>
    <w:p w14:paraId="23AA9BB7" w14:textId="6DDA2FFD" w:rsidR="00CC313D" w:rsidRPr="00AB6CD1" w:rsidRDefault="00245939" w:rsidP="008D767C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RECIBO A SATISFACCIÓN </w:t>
      </w:r>
      <w:r w:rsidR="008617B2" w:rsidRPr="00AB6CD1">
        <w:rPr>
          <w:rFonts w:cs="Arial"/>
          <w:b/>
          <w:bCs/>
          <w:color w:val="404040" w:themeColor="text1" w:themeTint="BF"/>
          <w:sz w:val="22"/>
          <w:szCs w:val="22"/>
        </w:rPr>
        <w:t>Y SOLICITUD DE PAGO DEL</w:t>
      </w:r>
      <w:r w:rsidR="00CC313D"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 CONTRATO No. </w:t>
      </w:r>
      <w:r w:rsidR="002803C8">
        <w:rPr>
          <w:rFonts w:cs="Arial"/>
          <w:b/>
          <w:bCs/>
          <w:color w:val="404040" w:themeColor="text1" w:themeTint="BF"/>
          <w:sz w:val="22"/>
          <w:szCs w:val="22"/>
        </w:rPr>
        <w:t>2026-047</w:t>
      </w:r>
    </w:p>
    <w:p w14:paraId="5FD2A346" w14:textId="77777777" w:rsidR="001B16CD" w:rsidRPr="00AB6CD1" w:rsidRDefault="001B16CD" w:rsidP="009D435A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</w:p>
    <w:tbl>
      <w:tblPr>
        <w:tblStyle w:val="Tablaconcuadrcula1clara"/>
        <w:tblW w:w="9365" w:type="dxa"/>
        <w:jc w:val="center"/>
        <w:tblLook w:val="04A0" w:firstRow="1" w:lastRow="0" w:firstColumn="1" w:lastColumn="0" w:noHBand="0" w:noVBand="1"/>
      </w:tblPr>
      <w:tblGrid>
        <w:gridCol w:w="4432"/>
        <w:gridCol w:w="4933"/>
      </w:tblGrid>
      <w:tr w:rsidR="001E4B86" w:rsidRPr="00AB6CD1" w14:paraId="4ED36994" w14:textId="77777777" w:rsidTr="00D66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022506A8" w14:textId="77777777" w:rsidR="001E4B86" w:rsidRDefault="001E4B86" w:rsidP="00273AF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Nombre del Contratista:</w:t>
            </w:r>
          </w:p>
          <w:p w14:paraId="617D0789" w14:textId="5C84112A" w:rsidR="001E4B86" w:rsidRPr="002213DA" w:rsidRDefault="002213DA" w:rsidP="002213D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2213DA">
              <w:rPr>
                <w:rFonts w:cs="Arial"/>
                <w:b w:val="0"/>
                <w:bCs w:val="0"/>
                <w:iCs/>
              </w:rPr>
              <w:t>NUEVA ERA SOLUCIONES SAS</w:t>
            </w:r>
          </w:p>
        </w:tc>
        <w:tc>
          <w:tcPr>
            <w:tcW w:w="4933" w:type="dxa"/>
          </w:tcPr>
          <w:p w14:paraId="14970EEE" w14:textId="4C320BED" w:rsidR="001E4B86" w:rsidRPr="00AB6CD1" w:rsidRDefault="001E4B86" w:rsidP="00273AFA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Tipo y Número de Identificación:</w:t>
            </w:r>
            <w:r w:rsidR="006544E4">
              <w:rPr>
                <w:rFonts w:cs="Arial"/>
                <w:sz w:val="22"/>
                <w:szCs w:val="22"/>
              </w:rPr>
              <w:t xml:space="preserve"> </w:t>
            </w:r>
            <w:r w:rsidR="006544E4" w:rsidRPr="006544E4">
              <w:rPr>
                <w:rFonts w:cs="Arial"/>
                <w:b w:val="0"/>
                <w:bCs w:val="0"/>
              </w:rPr>
              <w:t>830.037.278-1</w:t>
            </w:r>
          </w:p>
          <w:p w14:paraId="02248A1F" w14:textId="0DA09D70" w:rsidR="001E4B86" w:rsidRPr="00AB6CD1" w:rsidRDefault="001E4B86" w:rsidP="00273AFA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C.C: _________      NIT: </w:t>
            </w:r>
            <w:r w:rsidR="002213DA" w:rsidRPr="006544E4">
              <w:rPr>
                <w:rFonts w:cs="Arial"/>
                <w:b w:val="0"/>
                <w:bCs w:val="0"/>
                <w:sz w:val="22"/>
                <w:szCs w:val="22"/>
                <w:u w:val="single"/>
              </w:rPr>
              <w:t>X</w:t>
            </w:r>
            <w:r w:rsidRPr="00AB6CD1">
              <w:rPr>
                <w:rFonts w:cs="Arial"/>
                <w:sz w:val="22"/>
                <w:szCs w:val="22"/>
              </w:rPr>
              <w:t xml:space="preserve"> DV___</w:t>
            </w:r>
          </w:p>
        </w:tc>
      </w:tr>
      <w:tr w:rsidR="001E4B86" w:rsidRPr="00AB6CD1" w14:paraId="7A83D24E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1F8633F4" w14:textId="0D45095D" w:rsidR="009362C1" w:rsidRPr="00AB6CD1" w:rsidRDefault="001E4B86" w:rsidP="00273AF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Objeto</w:t>
            </w:r>
            <w:r w:rsidR="00800F6F" w:rsidRPr="00AB6CD1">
              <w:rPr>
                <w:rFonts w:cs="Arial"/>
                <w:sz w:val="22"/>
                <w:szCs w:val="22"/>
              </w:rPr>
              <w:t xml:space="preserve"> Contractual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7F5F98">
              <w:rPr>
                <w:rFonts w:cs="Arial"/>
                <w:sz w:val="22"/>
                <w:szCs w:val="22"/>
              </w:rPr>
              <w:t xml:space="preserve"> </w:t>
            </w:r>
            <w:r w:rsidR="007F5F98" w:rsidRPr="007F5F98">
              <w:rPr>
                <w:rFonts w:cs="Arial"/>
                <w:b w:val="0"/>
                <w:bCs w:val="0"/>
                <w:sz w:val="22"/>
                <w:szCs w:val="22"/>
              </w:rPr>
              <w:t>02 Servicio de alquiler de equipos portátiles para la CREG</w:t>
            </w:r>
          </w:p>
        </w:tc>
      </w:tr>
      <w:tr w:rsidR="001E4B86" w:rsidRPr="00AB6CD1" w14:paraId="500DE315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2E280328" w14:textId="323E14F2" w:rsidR="001E4B86" w:rsidRPr="00AB6CD1" w:rsidRDefault="001E4B86" w:rsidP="00E56E0F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Valor </w:t>
            </w:r>
            <w:r w:rsidR="00862B7C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>del Contrato:</w:t>
            </w:r>
            <w:r w:rsidR="00482979">
              <w:rPr>
                <w:rFonts w:cs="Arial"/>
                <w:sz w:val="22"/>
                <w:szCs w:val="22"/>
              </w:rPr>
              <w:t xml:space="preserve"> </w:t>
            </w:r>
            <w:r w:rsidR="00E55955" w:rsidRPr="00E56E0F">
              <w:rPr>
                <w:rFonts w:cs="Arial"/>
                <w:b w:val="0"/>
                <w:bCs w:val="0"/>
                <w:sz w:val="22"/>
                <w:szCs w:val="22"/>
              </w:rPr>
              <w:t>CIEN MILLONES NOVECIENTOS CUARENTA Y NUEVE MIL</w:t>
            </w:r>
            <w:r w:rsidR="00E56E0F" w:rsidRPr="00E56E0F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E55955" w:rsidRPr="00E56E0F">
              <w:rPr>
                <w:rFonts w:cs="Arial"/>
                <w:b w:val="0"/>
                <w:bCs w:val="0"/>
                <w:sz w:val="22"/>
                <w:szCs w:val="22"/>
              </w:rPr>
              <w:t>CIENTO SESENTA PESOS M/CTE ($100.949.160)</w:t>
            </w:r>
          </w:p>
        </w:tc>
      </w:tr>
      <w:tr w:rsidR="00357D1A" w:rsidRPr="00AB6CD1" w14:paraId="20BA5F93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7BD475DB" w14:textId="64C396E6" w:rsidR="00357D1A" w:rsidRPr="00AB6CD1" w:rsidRDefault="00357D1A" w:rsidP="0011786A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Forma de Pago:</w:t>
            </w:r>
            <w:r w:rsidR="00482979">
              <w:rPr>
                <w:rFonts w:cs="Arial"/>
                <w:sz w:val="22"/>
                <w:szCs w:val="22"/>
              </w:rPr>
              <w:t xml:space="preserve"> 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 xml:space="preserve">El valor total del contrato se pagará en doce (12) desembolsos iguales de OCHO </w:t>
            </w:r>
            <w:r w:rsidR="00524161">
              <w:rPr>
                <w:rFonts w:cs="Arial"/>
                <w:b w:val="0"/>
                <w:bCs w:val="0"/>
                <w:sz w:val="22"/>
                <w:szCs w:val="22"/>
              </w:rPr>
              <w:t>M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>ILLONES CUATROCIENTOS DOCE MIL CUATROCIENTOS TREINTA PESOS</w:t>
            </w:r>
            <w:r w:rsidR="00F15D49" w:rsidRPr="00F15D49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>($8.412.430) M/CTE</w:t>
            </w:r>
          </w:p>
        </w:tc>
      </w:tr>
      <w:tr w:rsidR="0093426E" w:rsidRPr="00AB6CD1" w14:paraId="351A99FD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43D026CD" w14:textId="5A9B0415" w:rsidR="0093426E" w:rsidRPr="00AB6CD1" w:rsidRDefault="0093426E" w:rsidP="0093426E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Fecha de Inicio:</w:t>
            </w:r>
            <w:r w:rsidR="00093F70">
              <w:rPr>
                <w:rFonts w:cs="Arial"/>
                <w:sz w:val="22"/>
                <w:szCs w:val="22"/>
              </w:rPr>
              <w:t xml:space="preserve"> </w:t>
            </w:r>
            <w:r w:rsidR="00093F70" w:rsidRPr="00093F70">
              <w:rPr>
                <w:rFonts w:cs="Arial"/>
                <w:b w:val="0"/>
                <w:bCs w:val="0"/>
                <w:sz w:val="22"/>
                <w:szCs w:val="22"/>
              </w:rPr>
              <w:t xml:space="preserve">20 </w:t>
            </w:r>
            <w:r w:rsidR="00093F70">
              <w:rPr>
                <w:rFonts w:cs="Arial"/>
                <w:b w:val="0"/>
                <w:bCs w:val="0"/>
                <w:sz w:val="22"/>
                <w:szCs w:val="22"/>
              </w:rPr>
              <w:t xml:space="preserve">de </w:t>
            </w:r>
            <w:r w:rsidR="00093F70" w:rsidRPr="00093F70">
              <w:rPr>
                <w:rFonts w:cs="Arial"/>
                <w:b w:val="0"/>
                <w:bCs w:val="0"/>
                <w:sz w:val="22"/>
                <w:szCs w:val="22"/>
              </w:rPr>
              <w:t>enero de 2026</w:t>
            </w:r>
          </w:p>
        </w:tc>
        <w:tc>
          <w:tcPr>
            <w:tcW w:w="4933" w:type="dxa"/>
          </w:tcPr>
          <w:p w14:paraId="236D59CC" w14:textId="0C1DE162" w:rsidR="0093426E" w:rsidRPr="00AB6CD1" w:rsidRDefault="0093426E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Fecha de Terminación:</w:t>
            </w:r>
            <w:r w:rsidR="00093F7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093F70" w:rsidRPr="00093F70">
              <w:rPr>
                <w:rFonts w:cs="Arial"/>
                <w:sz w:val="22"/>
                <w:szCs w:val="22"/>
              </w:rPr>
              <w:t>31 de diciembre de 2026</w:t>
            </w:r>
          </w:p>
        </w:tc>
      </w:tr>
      <w:tr w:rsidR="0093426E" w:rsidRPr="00AB6CD1" w14:paraId="6BDEBF33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3FCD7665" w14:textId="3CEFC740" w:rsidR="0093426E" w:rsidRPr="00AB6CD1" w:rsidRDefault="0093426E" w:rsidP="0093426E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CDP N:</w:t>
            </w:r>
            <w:r w:rsidR="001830B4">
              <w:rPr>
                <w:rFonts w:cs="Arial"/>
                <w:sz w:val="22"/>
                <w:szCs w:val="22"/>
              </w:rPr>
              <w:t xml:space="preserve"> </w:t>
            </w:r>
            <w:r w:rsidR="001830B4" w:rsidRPr="00093F70">
              <w:rPr>
                <w:rFonts w:cs="Arial"/>
                <w:b w:val="0"/>
                <w:bCs w:val="0"/>
                <w:sz w:val="22"/>
                <w:szCs w:val="22"/>
              </w:rPr>
              <w:t>4026</w:t>
            </w:r>
          </w:p>
        </w:tc>
        <w:tc>
          <w:tcPr>
            <w:tcW w:w="4933" w:type="dxa"/>
          </w:tcPr>
          <w:p w14:paraId="4843CB65" w14:textId="07DB5CCC" w:rsidR="0093426E" w:rsidRPr="00AB6CD1" w:rsidRDefault="0093426E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RP N:</w:t>
            </w:r>
            <w:r w:rsidR="00093F70" w:rsidRPr="00093F70">
              <w:rPr>
                <w:rFonts w:cs="Arial"/>
                <w:sz w:val="22"/>
                <w:szCs w:val="22"/>
              </w:rPr>
              <w:t>12026</w:t>
            </w:r>
          </w:p>
        </w:tc>
      </w:tr>
      <w:tr w:rsidR="00AB7087" w:rsidRPr="00AB6CD1" w14:paraId="4470556D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3FE3CC97" w14:textId="75839949" w:rsidR="00AB7087" w:rsidRPr="00AB6CD1" w:rsidRDefault="00AB7087" w:rsidP="0093426E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 xml:space="preserve">de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pagos durante la vigencia del contrato </w:t>
            </w:r>
            <w:r w:rsidRPr="00AB6CD1">
              <w:rPr>
                <w:rFonts w:cs="Arial"/>
                <w:sz w:val="22"/>
                <w:szCs w:val="22"/>
              </w:rPr>
              <w:t>(plan de pagos):</w:t>
            </w:r>
            <w:r w:rsidR="00524161">
              <w:rPr>
                <w:rFonts w:cs="Arial"/>
                <w:sz w:val="22"/>
                <w:szCs w:val="22"/>
              </w:rPr>
              <w:t xml:space="preserve"> </w:t>
            </w:r>
            <w:r w:rsidR="00524161" w:rsidRPr="00524161">
              <w:rPr>
                <w:rFonts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4933" w:type="dxa"/>
          </w:tcPr>
          <w:p w14:paraId="212C8829" w14:textId="7B914515" w:rsidR="00AB7087" w:rsidRPr="00AB6CD1" w:rsidRDefault="00AB7087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Nombre del </w:t>
            </w:r>
            <w:r w:rsidR="00FC449F" w:rsidRPr="00AB6CD1">
              <w:rPr>
                <w:rFonts w:cs="Arial"/>
                <w:b/>
                <w:bCs/>
                <w:sz w:val="22"/>
                <w:szCs w:val="22"/>
              </w:rPr>
              <w:t>supervisor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D16FEE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D16FEE" w:rsidRPr="00D16FEE">
              <w:rPr>
                <w:rFonts w:cs="Arial"/>
                <w:sz w:val="22"/>
                <w:szCs w:val="22"/>
              </w:rPr>
              <w:t>Andrea Espitia</w:t>
            </w:r>
          </w:p>
        </w:tc>
      </w:tr>
    </w:tbl>
    <w:p w14:paraId="05A34ABF" w14:textId="77777777" w:rsidR="004404EC" w:rsidRPr="00AB6CD1" w:rsidRDefault="004404EC" w:rsidP="000E1363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3994B97F" w14:textId="77777777" w:rsidR="00661CC6" w:rsidRPr="00AB6CD1" w:rsidRDefault="00661CC6" w:rsidP="00661CC6">
      <w:pPr>
        <w:pStyle w:val="Ttulo1"/>
        <w:rPr>
          <w:b w:val="0"/>
          <w:lang w:val="es-419"/>
        </w:rPr>
      </w:pPr>
      <w:r w:rsidRPr="00AB6CD1">
        <w:rPr>
          <w:lang w:val="es-419"/>
        </w:rPr>
        <w:t>DATOS DEL PERIODO DE PAGO</w:t>
      </w:r>
    </w:p>
    <w:p w14:paraId="4357B247" w14:textId="42B31B27" w:rsidR="002F1102" w:rsidRPr="00AB6CD1" w:rsidRDefault="00462B10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9D3AAF" w:rsidRPr="00AB6CD1">
        <w:rPr>
          <w:rFonts w:cs="Arial"/>
          <w:sz w:val="22"/>
          <w:szCs w:val="22"/>
        </w:rPr>
        <w:t>l producto</w:t>
      </w:r>
      <w:r w:rsidR="00262459" w:rsidRPr="00AB6CD1">
        <w:rPr>
          <w:rFonts w:cs="Arial"/>
          <w:sz w:val="22"/>
          <w:szCs w:val="22"/>
        </w:rPr>
        <w:t xml:space="preserve"> y/o servicio</w:t>
      </w:r>
      <w:r w:rsidR="009D3AAF" w:rsidRPr="00AB6CD1">
        <w:rPr>
          <w:rFonts w:cs="Arial"/>
          <w:sz w:val="22"/>
          <w:szCs w:val="22"/>
        </w:rPr>
        <w:t xml:space="preserve"> a </w:t>
      </w:r>
      <w:r w:rsidR="00EB31BC" w:rsidRPr="00AB6CD1">
        <w:rPr>
          <w:rFonts w:cs="Arial"/>
          <w:sz w:val="22"/>
          <w:szCs w:val="22"/>
        </w:rPr>
        <w:t>recibir</w:t>
      </w:r>
      <w:r w:rsidRPr="00AB6CD1">
        <w:rPr>
          <w:rFonts w:cs="Arial"/>
          <w:sz w:val="22"/>
          <w:szCs w:val="22"/>
        </w:rPr>
        <w:t xml:space="preserve"> corresponde a</w:t>
      </w:r>
      <w:r w:rsidR="002F1102" w:rsidRPr="00AB6CD1">
        <w:rPr>
          <w:rFonts w:cs="Arial"/>
          <w:sz w:val="22"/>
          <w:szCs w:val="22"/>
        </w:rPr>
        <w:t xml:space="preserve"> una</w:t>
      </w:r>
      <w:r w:rsidR="0038594A" w:rsidRPr="00AB6CD1">
        <w:rPr>
          <w:rFonts w:cs="Arial"/>
          <w:sz w:val="22"/>
          <w:szCs w:val="22"/>
        </w:rPr>
        <w:t>:</w:t>
      </w:r>
      <w:r w:rsidR="002F1102" w:rsidRPr="00AB6CD1">
        <w:rPr>
          <w:rFonts w:cs="Arial"/>
          <w:sz w:val="22"/>
          <w:szCs w:val="22"/>
        </w:rPr>
        <w:t xml:space="preserve"> </w:t>
      </w:r>
    </w:p>
    <w:p w14:paraId="30664092" w14:textId="77777777" w:rsidR="002F1102" w:rsidRPr="00AB6CD1" w:rsidRDefault="002F1102" w:rsidP="00954B89">
      <w:pPr>
        <w:rPr>
          <w:rFonts w:cs="Arial"/>
          <w:b/>
          <w:bCs/>
          <w:sz w:val="22"/>
          <w:szCs w:val="22"/>
        </w:rPr>
      </w:pPr>
    </w:p>
    <w:p w14:paraId="5A4411BF" w14:textId="71BE48C2" w:rsidR="002F1102" w:rsidRPr="00AB6CD1" w:rsidRDefault="002F1102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</w:rPr>
        <w:t xml:space="preserve">Entrega </w:t>
      </w:r>
      <w:r w:rsidRPr="00AB6CD1">
        <w:rPr>
          <w:rFonts w:cs="Arial"/>
          <w:b/>
          <w:bCs/>
          <w:sz w:val="22"/>
          <w:szCs w:val="22"/>
          <w:lang w:val="pt-PT"/>
        </w:rPr>
        <w:t>Parcial</w:t>
      </w:r>
      <w:r w:rsidRPr="00AB6CD1">
        <w:rPr>
          <w:rFonts w:cs="Arial"/>
          <w:sz w:val="22"/>
          <w:szCs w:val="22"/>
          <w:lang w:val="pt-PT"/>
        </w:rPr>
        <w:t xml:space="preserve"> </w:t>
      </w:r>
      <w:r w:rsidR="00262459" w:rsidRPr="00AB6CD1">
        <w:rPr>
          <w:rFonts w:cs="Arial"/>
          <w:sz w:val="22"/>
          <w:szCs w:val="22"/>
          <w:lang w:val="pt-PT"/>
        </w:rPr>
        <w:t>(</w:t>
      </w:r>
      <w:r w:rsidR="001830B4">
        <w:rPr>
          <w:rFonts w:cs="Arial"/>
          <w:sz w:val="22"/>
          <w:szCs w:val="22"/>
          <w:lang w:val="pt-PT"/>
        </w:rPr>
        <w:t>X</w:t>
      </w:r>
      <w:r w:rsidR="00262459" w:rsidRPr="00AB6CD1">
        <w:rPr>
          <w:rFonts w:cs="Arial"/>
          <w:sz w:val="22"/>
          <w:szCs w:val="22"/>
          <w:lang w:val="pt-PT"/>
        </w:rPr>
        <w:t xml:space="preserve">) </w:t>
      </w:r>
    </w:p>
    <w:p w14:paraId="3252F30D" w14:textId="77777777" w:rsidR="002F1102" w:rsidRPr="00AB6CD1" w:rsidRDefault="002F1102" w:rsidP="00954B89">
      <w:pPr>
        <w:rPr>
          <w:rFonts w:cs="Arial"/>
          <w:b/>
          <w:bCs/>
          <w:sz w:val="22"/>
          <w:szCs w:val="22"/>
          <w:lang w:val="pt-PT"/>
        </w:rPr>
      </w:pPr>
    </w:p>
    <w:p w14:paraId="489036F4" w14:textId="79BBBD1D" w:rsidR="00EB31BC" w:rsidRPr="00AB6CD1" w:rsidRDefault="00F933DB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  <w:lang w:val="pt-PT"/>
        </w:rPr>
        <w:t>Entrega Definitiva</w:t>
      </w:r>
      <w:r w:rsidRPr="00AB6CD1">
        <w:rPr>
          <w:rFonts w:cs="Arial"/>
          <w:sz w:val="22"/>
          <w:szCs w:val="22"/>
          <w:lang w:val="pt-PT"/>
        </w:rPr>
        <w:t xml:space="preserve"> (____)</w:t>
      </w:r>
    </w:p>
    <w:p w14:paraId="1A893B56" w14:textId="77777777" w:rsidR="009D3AAF" w:rsidRPr="00AB6CD1" w:rsidRDefault="009D3AAF" w:rsidP="00954B89">
      <w:pPr>
        <w:rPr>
          <w:rFonts w:cs="Arial"/>
          <w:sz w:val="22"/>
          <w:szCs w:val="22"/>
          <w:lang w:val="pt-PT"/>
        </w:rPr>
      </w:pPr>
    </w:p>
    <w:tbl>
      <w:tblPr>
        <w:tblStyle w:val="Tablaconcuadrcula1clara"/>
        <w:tblW w:w="9360" w:type="dxa"/>
        <w:jc w:val="center"/>
        <w:tblLook w:val="04A0" w:firstRow="1" w:lastRow="0" w:firstColumn="1" w:lastColumn="0" w:noHBand="0" w:noVBand="1"/>
      </w:tblPr>
      <w:tblGrid>
        <w:gridCol w:w="4358"/>
        <w:gridCol w:w="5002"/>
      </w:tblGrid>
      <w:tr w:rsidR="00F20EA1" w:rsidRPr="00AB6CD1" w14:paraId="689C1E8A" w14:textId="77777777" w:rsidTr="00B433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30FA909B" w14:textId="3695E254" w:rsidR="00F20EA1" w:rsidRPr="00AB6CD1" w:rsidRDefault="003841B0" w:rsidP="00895EA7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Periodo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B11A85" w:rsidRPr="00B11A85">
              <w:rPr>
                <w:rFonts w:cs="Arial"/>
                <w:b w:val="0"/>
                <w:bCs w:val="0"/>
                <w:sz w:val="22"/>
                <w:szCs w:val="22"/>
              </w:rPr>
              <w:t>1 de febrero al 28 de febrero</w:t>
            </w:r>
          </w:p>
        </w:tc>
        <w:tc>
          <w:tcPr>
            <w:tcW w:w="5002" w:type="dxa"/>
          </w:tcPr>
          <w:p w14:paraId="2F4E443A" w14:textId="5A36059A" w:rsidR="00F20EA1" w:rsidRPr="00AB6CD1" w:rsidRDefault="00F20EA1" w:rsidP="00895EA7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de </w:t>
            </w:r>
            <w:r w:rsidR="003841B0" w:rsidRPr="00AB6CD1">
              <w:rPr>
                <w:rFonts w:cs="Arial"/>
                <w:sz w:val="22"/>
                <w:szCs w:val="22"/>
              </w:rPr>
              <w:t>pago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B11A85" w:rsidRPr="00B11A85">
              <w:rPr>
                <w:rFonts w:cs="Arial"/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F20EA1" w:rsidRPr="00AB6CD1" w14:paraId="572210C0" w14:textId="77777777" w:rsidTr="00B4337A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06A0244D" w14:textId="5A3AEA7B" w:rsidR="00F20EA1" w:rsidRPr="00AB6CD1" w:rsidRDefault="00884A8E" w:rsidP="00895EA7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Valor Bruto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2933BB" w:rsidRPr="00F15D49">
              <w:rPr>
                <w:rFonts w:cs="Arial"/>
                <w:b w:val="0"/>
                <w:bCs w:val="0"/>
                <w:sz w:val="22"/>
                <w:szCs w:val="22"/>
              </w:rPr>
              <w:t>$8.412.430</w:t>
            </w:r>
            <w:r w:rsidR="002933BB">
              <w:rPr>
                <w:rFonts w:cs="Arial"/>
                <w:b w:val="0"/>
                <w:bCs w:val="0"/>
                <w:sz w:val="22"/>
                <w:szCs w:val="22"/>
              </w:rPr>
              <w:t>=</w:t>
            </w:r>
          </w:p>
        </w:tc>
        <w:tc>
          <w:tcPr>
            <w:tcW w:w="5002" w:type="dxa"/>
          </w:tcPr>
          <w:p w14:paraId="489D5711" w14:textId="7D0194AC" w:rsidR="00F20EA1" w:rsidRPr="00AB6CD1" w:rsidRDefault="006F7057" w:rsidP="00895EA7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Saldo anterior de contrato</w:t>
            </w:r>
            <w:r w:rsidR="00F20EA1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9A744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A7440" w:rsidRPr="009A7440">
              <w:rPr>
                <w:rFonts w:cs="Arial"/>
                <w:sz w:val="22"/>
                <w:szCs w:val="22"/>
              </w:rPr>
              <w:t>$92.536.730=</w:t>
            </w:r>
          </w:p>
        </w:tc>
      </w:tr>
      <w:tr w:rsidR="002D3FD3" w:rsidRPr="00AB6CD1" w14:paraId="55882B42" w14:textId="77777777" w:rsidTr="00B4337A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50E96CF7" w14:textId="2949FD18" w:rsidR="002D3FD3" w:rsidRPr="00AB6CD1" w:rsidRDefault="006F7057" w:rsidP="002D3FD3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Nuevo saldo de contrato</w:t>
            </w:r>
            <w:r w:rsidR="002D3FD3" w:rsidRPr="00AB6CD1">
              <w:rPr>
                <w:rFonts w:cs="Arial"/>
                <w:sz w:val="22"/>
                <w:szCs w:val="22"/>
              </w:rPr>
              <w:t>:</w:t>
            </w:r>
            <w:r w:rsidR="003F169C">
              <w:rPr>
                <w:rFonts w:cs="Arial"/>
                <w:sz w:val="22"/>
                <w:szCs w:val="22"/>
              </w:rPr>
              <w:t xml:space="preserve"> </w:t>
            </w:r>
            <w:r w:rsidR="003F169C" w:rsidRPr="003F169C">
              <w:rPr>
                <w:rFonts w:cs="Arial"/>
                <w:b w:val="0"/>
                <w:bCs w:val="0"/>
                <w:sz w:val="22"/>
                <w:szCs w:val="22"/>
              </w:rPr>
              <w:t>$</w:t>
            </w:r>
            <w:r w:rsidR="0081671E">
              <w:rPr>
                <w:rFonts w:cs="Arial"/>
                <w:b w:val="0"/>
                <w:bCs w:val="0"/>
                <w:sz w:val="22"/>
                <w:szCs w:val="22"/>
              </w:rPr>
              <w:t>84.124.300</w:t>
            </w:r>
            <w:r w:rsidR="00903AAA">
              <w:rPr>
                <w:rFonts w:cs="Arial"/>
                <w:b w:val="0"/>
                <w:bCs w:val="0"/>
                <w:sz w:val="22"/>
                <w:szCs w:val="22"/>
              </w:rPr>
              <w:t>=</w:t>
            </w:r>
          </w:p>
        </w:tc>
        <w:tc>
          <w:tcPr>
            <w:tcW w:w="5002" w:type="dxa"/>
          </w:tcPr>
          <w:p w14:paraId="26062A0E" w14:textId="2F1A2774" w:rsidR="002D3FD3" w:rsidRPr="00AB6CD1" w:rsidRDefault="006F7057" w:rsidP="002D3FD3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Valor pag</w:t>
            </w:r>
            <w:r w:rsidR="00E905FF" w:rsidRPr="00AB6CD1">
              <w:rPr>
                <w:rFonts w:cs="Arial"/>
                <w:b/>
                <w:bCs/>
                <w:sz w:val="22"/>
                <w:szCs w:val="22"/>
              </w:rPr>
              <w:t>ado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planilla</w:t>
            </w:r>
            <w:r w:rsidR="00B16B11" w:rsidRPr="00AB6CD1">
              <w:rPr>
                <w:rFonts w:cs="Arial"/>
                <w:b/>
                <w:bCs/>
                <w:sz w:val="22"/>
                <w:szCs w:val="22"/>
              </w:rPr>
              <w:t xml:space="preserve"> SS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</w:tr>
    </w:tbl>
    <w:p w14:paraId="71946699" w14:textId="77777777" w:rsidR="00F20EA1" w:rsidRPr="00AB6CD1" w:rsidRDefault="00F20EA1" w:rsidP="00954B89">
      <w:pPr>
        <w:rPr>
          <w:rFonts w:cs="Arial"/>
          <w:sz w:val="22"/>
          <w:szCs w:val="22"/>
        </w:rPr>
      </w:pPr>
    </w:p>
    <w:p w14:paraId="33F015E7" w14:textId="5B49E1B3" w:rsidR="00954B89" w:rsidRPr="00AB6CD1" w:rsidRDefault="0094136F" w:rsidP="00D162EF">
      <w:pPr>
        <w:pStyle w:val="Ttulo1"/>
        <w:rPr>
          <w:lang w:val="es-419"/>
        </w:rPr>
      </w:pPr>
      <w:r w:rsidRPr="00AB6CD1">
        <w:rPr>
          <w:lang w:val="es-419"/>
        </w:rPr>
        <w:lastRenderedPageBreak/>
        <w:t>INFORM</w:t>
      </w:r>
      <w:r w:rsidR="00CB7A8C" w:rsidRPr="00AB6CD1">
        <w:rPr>
          <w:lang w:val="es-419"/>
        </w:rPr>
        <w:t>E</w:t>
      </w:r>
      <w:r w:rsidRPr="00AB6CD1">
        <w:rPr>
          <w:lang w:val="es-419"/>
        </w:rPr>
        <w:t xml:space="preserve"> DEL </w:t>
      </w:r>
      <w:r w:rsidR="00CB7A8C" w:rsidRPr="00AB6CD1">
        <w:rPr>
          <w:lang w:val="es-419"/>
        </w:rPr>
        <w:t>SUPERVISOR</w:t>
      </w:r>
    </w:p>
    <w:p w14:paraId="2EB16B14" w14:textId="2D08EFAF" w:rsidR="00F31F3E" w:rsidRDefault="00372211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Durante el periodo objeto de cobro el contratista </w:t>
      </w:r>
      <w:r w:rsidR="00F85D68">
        <w:rPr>
          <w:rFonts w:cs="Arial"/>
          <w:sz w:val="22"/>
          <w:szCs w:val="22"/>
        </w:rPr>
        <w:t xml:space="preserve">presto el servicio </w:t>
      </w:r>
      <w:r w:rsidR="00BA7315">
        <w:rPr>
          <w:rFonts w:cs="Arial"/>
          <w:sz w:val="22"/>
          <w:szCs w:val="22"/>
        </w:rPr>
        <w:t>de acuerdo con</w:t>
      </w:r>
      <w:r w:rsidR="00F85D68">
        <w:rPr>
          <w:rFonts w:cs="Arial"/>
          <w:sz w:val="22"/>
          <w:szCs w:val="22"/>
        </w:rPr>
        <w:t xml:space="preserve"> lo establecido. </w:t>
      </w:r>
    </w:p>
    <w:p w14:paraId="11230678" w14:textId="0085DF09" w:rsidR="00F85D68" w:rsidRDefault="00F85D68" w:rsidP="00954B8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Se generó una primera convocatoria para realizar el mantenimiento de los equipos que venían prestando servicio. Sin embargo, en dicha convocatoria no participo la mayoría de </w:t>
      </w:r>
      <w:r w:rsidR="00324764">
        <w:rPr>
          <w:rFonts w:cs="Arial"/>
          <w:sz w:val="22"/>
          <w:szCs w:val="22"/>
        </w:rPr>
        <w:t>los usuarios</w:t>
      </w:r>
      <w:r>
        <w:rPr>
          <w:rFonts w:cs="Arial"/>
          <w:sz w:val="22"/>
          <w:szCs w:val="22"/>
        </w:rPr>
        <w:t xml:space="preserve"> para la realización </w:t>
      </w:r>
      <w:r w:rsidR="00BA7315">
        <w:rPr>
          <w:rFonts w:cs="Arial"/>
          <w:sz w:val="22"/>
          <w:szCs w:val="22"/>
        </w:rPr>
        <w:t>de este</w:t>
      </w:r>
      <w:r>
        <w:rPr>
          <w:rFonts w:cs="Arial"/>
          <w:sz w:val="22"/>
          <w:szCs w:val="22"/>
        </w:rPr>
        <w:t xml:space="preserve">, por lo </w:t>
      </w:r>
      <w:r w:rsidR="00BA7315">
        <w:rPr>
          <w:rFonts w:cs="Arial"/>
          <w:sz w:val="22"/>
          <w:szCs w:val="22"/>
        </w:rPr>
        <w:t>tanto,</w:t>
      </w:r>
      <w:r>
        <w:rPr>
          <w:rFonts w:cs="Arial"/>
          <w:sz w:val="22"/>
          <w:szCs w:val="22"/>
        </w:rPr>
        <w:t xml:space="preserve"> se </w:t>
      </w:r>
      <w:r w:rsidR="00BA7315">
        <w:rPr>
          <w:rFonts w:cs="Arial"/>
          <w:sz w:val="22"/>
          <w:szCs w:val="22"/>
        </w:rPr>
        <w:t>plantío una nueva convocatoria para el mes de marzo.</w:t>
      </w:r>
    </w:p>
    <w:p w14:paraId="640DB721" w14:textId="77777777" w:rsidR="002A5ADA" w:rsidRPr="00324764" w:rsidRDefault="002A5ADA" w:rsidP="00324764">
      <w:pPr>
        <w:rPr>
          <w:rFonts w:cs="Arial"/>
          <w:sz w:val="22"/>
          <w:szCs w:val="22"/>
        </w:rPr>
      </w:pPr>
    </w:p>
    <w:p w14:paraId="7D375B5B" w14:textId="5C64E8AD" w:rsidR="002A5ADA" w:rsidRPr="00324764" w:rsidRDefault="002A5ADA" w:rsidP="00324764">
      <w:pPr>
        <w:rPr>
          <w:rFonts w:cs="Arial"/>
          <w:sz w:val="22"/>
          <w:szCs w:val="22"/>
        </w:rPr>
      </w:pPr>
      <w:r w:rsidRPr="00324764">
        <w:rPr>
          <w:rFonts w:cs="Arial"/>
          <w:sz w:val="22"/>
          <w:szCs w:val="22"/>
        </w:rPr>
        <w:t xml:space="preserve">Se gestiona pago para del radicado </w:t>
      </w:r>
      <w:r w:rsidR="00324764" w:rsidRPr="00324764">
        <w:rPr>
          <w:rFonts w:cs="Arial"/>
          <w:sz w:val="22"/>
          <w:szCs w:val="22"/>
        </w:rPr>
        <w:t>E2026003745</w:t>
      </w:r>
      <w:r w:rsidRPr="00324764">
        <w:rPr>
          <w:rFonts w:cs="Arial"/>
          <w:sz w:val="22"/>
          <w:szCs w:val="22"/>
        </w:rPr>
        <w:t xml:space="preserve"> con factura y soportes para pago.</w:t>
      </w:r>
    </w:p>
    <w:p w14:paraId="1B53BD55" w14:textId="7002B306" w:rsidR="00AB6CD1" w:rsidRDefault="00AB6CD1">
      <w:pPr>
        <w:jc w:val="left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059D7AEB" w14:textId="1F2CF8DB" w:rsidR="00C66CEC" w:rsidRPr="00AB6CD1" w:rsidRDefault="00C66CEC" w:rsidP="00D162EF">
      <w:pPr>
        <w:pStyle w:val="Ttulo1"/>
        <w:rPr>
          <w:lang w:val="es-419"/>
        </w:rPr>
      </w:pPr>
      <w:r w:rsidRPr="00AB6CD1">
        <w:rPr>
          <w:lang w:val="es-419"/>
        </w:rPr>
        <w:t>CERTIFICAC</w:t>
      </w:r>
      <w:r w:rsidR="006271D8" w:rsidRPr="00AB6CD1">
        <w:rPr>
          <w:lang w:val="es-419"/>
        </w:rPr>
        <w:t xml:space="preserve">IÓN </w:t>
      </w:r>
      <w:r w:rsidR="0056054C" w:rsidRPr="00AB6CD1">
        <w:rPr>
          <w:lang w:val="es-419"/>
        </w:rPr>
        <w:t>DEL SUPERVISIÓN DEL CONTRATO</w:t>
      </w:r>
    </w:p>
    <w:p w14:paraId="3ED23183" w14:textId="3D954463" w:rsidR="00372211" w:rsidRPr="00AB6CD1" w:rsidRDefault="000B5761" w:rsidP="00372211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372211" w:rsidRPr="00AB6CD1">
        <w:rPr>
          <w:rFonts w:cs="Arial"/>
          <w:sz w:val="22"/>
          <w:szCs w:val="22"/>
        </w:rPr>
        <w:t xml:space="preserve">n mi calidad de Supervisor del </w:t>
      </w:r>
      <w:r w:rsidR="00D30CAF" w:rsidRPr="00AB6CD1">
        <w:rPr>
          <w:rFonts w:cs="Arial"/>
          <w:sz w:val="22"/>
          <w:szCs w:val="22"/>
        </w:rPr>
        <w:t xml:space="preserve">presente </w:t>
      </w:r>
      <w:r w:rsidR="00372211" w:rsidRPr="00AB6CD1">
        <w:rPr>
          <w:rFonts w:cs="Arial"/>
          <w:sz w:val="22"/>
          <w:szCs w:val="22"/>
        </w:rPr>
        <w:t>contrato relacionado</w:t>
      </w:r>
      <w:r w:rsidR="00FA00EE" w:rsidRPr="00AB6CD1">
        <w:rPr>
          <w:rFonts w:cs="Arial"/>
          <w:sz w:val="22"/>
          <w:szCs w:val="22"/>
        </w:rPr>
        <w:t xml:space="preserve"> m</w:t>
      </w:r>
      <w:r w:rsidR="00F12C3F" w:rsidRPr="00AB6CD1">
        <w:rPr>
          <w:rFonts w:cs="Arial"/>
          <w:sz w:val="22"/>
          <w:szCs w:val="22"/>
        </w:rPr>
        <w:t>anifiesto</w:t>
      </w:r>
      <w:r w:rsidR="006779D9" w:rsidRPr="00AB6CD1">
        <w:rPr>
          <w:rFonts w:cs="Arial"/>
          <w:sz w:val="22"/>
          <w:szCs w:val="22"/>
        </w:rPr>
        <w:t xml:space="preserve"> </w:t>
      </w:r>
      <w:r w:rsidR="00FA00EE" w:rsidRPr="00AB6CD1">
        <w:rPr>
          <w:rFonts w:cs="Arial"/>
          <w:sz w:val="22"/>
          <w:szCs w:val="22"/>
        </w:rPr>
        <w:t>q</w:t>
      </w:r>
      <w:r w:rsidR="006779D9" w:rsidRPr="00AB6CD1">
        <w:rPr>
          <w:rFonts w:cs="Arial"/>
          <w:sz w:val="22"/>
          <w:szCs w:val="22"/>
        </w:rPr>
        <w:t>ue</w:t>
      </w:r>
      <w:r w:rsidR="00372211" w:rsidRPr="00AB6CD1">
        <w:rPr>
          <w:rFonts w:cs="Arial"/>
          <w:sz w:val="22"/>
          <w:szCs w:val="22"/>
        </w:rPr>
        <w:t>:</w:t>
      </w:r>
    </w:p>
    <w:p w14:paraId="242EED9B" w14:textId="68B8D341" w:rsidR="00E16BF0" w:rsidRPr="00AB6CD1" w:rsidRDefault="00E16BF0" w:rsidP="006779D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cumplió </w:t>
      </w:r>
      <w:r w:rsidR="000150E2" w:rsidRPr="00AB6CD1">
        <w:rPr>
          <w:rFonts w:cs="Arial"/>
          <w:sz w:val="22"/>
          <w:szCs w:val="22"/>
        </w:rPr>
        <w:t>(</w:t>
      </w:r>
      <w:r w:rsidR="003F169C">
        <w:rPr>
          <w:rFonts w:cs="Arial"/>
          <w:sz w:val="22"/>
          <w:szCs w:val="22"/>
        </w:rPr>
        <w:t>X</w:t>
      </w:r>
      <w:r w:rsidR="0000300B" w:rsidRPr="00AB6CD1">
        <w:rPr>
          <w:rFonts w:cs="Arial"/>
          <w:sz w:val="22"/>
          <w:szCs w:val="22"/>
        </w:rPr>
        <w:t>) / no cumplió (___)</w:t>
      </w:r>
      <w:r w:rsidR="00EB0700" w:rsidRPr="00AB6CD1">
        <w:rPr>
          <w:rFonts w:cs="Arial"/>
          <w:sz w:val="22"/>
          <w:szCs w:val="22"/>
        </w:rPr>
        <w:t xml:space="preserve"> con </w:t>
      </w:r>
      <w:r w:rsidRPr="00AB6CD1">
        <w:rPr>
          <w:rFonts w:cs="Arial"/>
          <w:sz w:val="22"/>
          <w:szCs w:val="22"/>
        </w:rPr>
        <w:t>las obligaciones contractuales pactadas</w:t>
      </w:r>
      <w:r w:rsidR="000150E2" w:rsidRPr="00AB6CD1">
        <w:rPr>
          <w:rFonts w:cs="Arial"/>
          <w:sz w:val="22"/>
          <w:szCs w:val="22"/>
        </w:rPr>
        <w:t>.</w:t>
      </w:r>
    </w:p>
    <w:p w14:paraId="0C62275C" w14:textId="4ADA612D" w:rsidR="00451A26" w:rsidRPr="00AB6CD1" w:rsidRDefault="00D44EC6" w:rsidP="0008688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</w:t>
      </w:r>
      <w:r w:rsidR="005C40B4" w:rsidRPr="00AB6CD1">
        <w:rPr>
          <w:rFonts w:cs="Arial"/>
          <w:sz w:val="22"/>
          <w:szCs w:val="22"/>
        </w:rPr>
        <w:t>SI (</w:t>
      </w:r>
      <w:r w:rsidR="003F169C">
        <w:rPr>
          <w:rFonts w:cs="Arial"/>
          <w:sz w:val="22"/>
          <w:szCs w:val="22"/>
        </w:rPr>
        <w:t>X</w:t>
      </w:r>
      <w:r w:rsidR="005C40B4" w:rsidRPr="00AB6CD1">
        <w:rPr>
          <w:rFonts w:cs="Arial"/>
          <w:sz w:val="22"/>
          <w:szCs w:val="22"/>
        </w:rPr>
        <w:t xml:space="preserve">) NO (___) </w:t>
      </w:r>
      <w:r w:rsidRPr="00AB6CD1">
        <w:rPr>
          <w:rFonts w:cs="Arial"/>
          <w:sz w:val="22"/>
          <w:szCs w:val="22"/>
        </w:rPr>
        <w:t>desarrolló las actividades descritas en el presente informe, dentro del período de cobro</w:t>
      </w:r>
      <w:r w:rsidR="005C40B4" w:rsidRPr="00AB6CD1">
        <w:rPr>
          <w:rFonts w:cs="Arial"/>
          <w:sz w:val="22"/>
          <w:szCs w:val="22"/>
        </w:rPr>
        <w:t>.</w:t>
      </w:r>
    </w:p>
    <w:p w14:paraId="0FDE745B" w14:textId="037E4C45" w:rsidR="00672D12" w:rsidRPr="00AB6CD1" w:rsidRDefault="00672D12" w:rsidP="007B06D6">
      <w:pPr>
        <w:pStyle w:val="Ttulo1"/>
        <w:rPr>
          <w:lang w:val="es-419"/>
        </w:rPr>
      </w:pPr>
      <w:r w:rsidRPr="00AB6CD1">
        <w:rPr>
          <w:lang w:val="es-419"/>
        </w:rPr>
        <w:t xml:space="preserve">VERIFICACIÓN </w:t>
      </w:r>
      <w:r w:rsidR="00410901" w:rsidRPr="00AB6CD1">
        <w:rPr>
          <w:lang w:val="es-419"/>
        </w:rPr>
        <w:t xml:space="preserve">POR LA </w:t>
      </w:r>
      <w:r w:rsidR="004B5A48" w:rsidRPr="00AB6CD1">
        <w:rPr>
          <w:lang w:val="es-419"/>
        </w:rPr>
        <w:t>SUBDIRECCIÓN ADMINISTRATIVA Y FINANCIERA</w:t>
      </w:r>
    </w:p>
    <w:p w14:paraId="77F0A65A" w14:textId="56EBF6A7" w:rsidR="00E750F1" w:rsidRPr="00AB6CD1" w:rsidRDefault="002A07BB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Documento </w:t>
      </w:r>
      <w:r w:rsidR="0074369F" w:rsidRPr="00AB6CD1">
        <w:rPr>
          <w:rFonts w:cs="Arial"/>
          <w:sz w:val="22"/>
          <w:szCs w:val="22"/>
        </w:rPr>
        <w:t xml:space="preserve">para pago: </w:t>
      </w:r>
      <w:r w:rsidR="006B0F21" w:rsidRPr="00AB6CD1">
        <w:rPr>
          <w:rFonts w:cs="Arial"/>
          <w:sz w:val="22"/>
          <w:szCs w:val="22"/>
        </w:rPr>
        <w:t>Factura N. (</w:t>
      </w:r>
      <w:r w:rsidR="003F169C" w:rsidRPr="003F169C">
        <w:rPr>
          <w:rFonts w:cs="Arial"/>
          <w:sz w:val="22"/>
          <w:szCs w:val="22"/>
        </w:rPr>
        <w:t>NES9405</w:t>
      </w:r>
      <w:r w:rsidR="006B0F21" w:rsidRPr="00AB6CD1">
        <w:rPr>
          <w:rFonts w:cs="Arial"/>
          <w:sz w:val="22"/>
          <w:szCs w:val="22"/>
        </w:rPr>
        <w:t>) / Cuenta de Cobro</w:t>
      </w:r>
      <w:r w:rsidR="00EF3549" w:rsidRPr="00AB6CD1">
        <w:rPr>
          <w:rFonts w:cs="Arial"/>
          <w:sz w:val="22"/>
          <w:szCs w:val="22"/>
        </w:rPr>
        <w:t xml:space="preserve"> N. (___)</w:t>
      </w:r>
    </w:p>
    <w:p w14:paraId="03998806" w14:textId="35624015" w:rsidR="00EF3549" w:rsidRPr="00AB6CD1" w:rsidRDefault="004F0B8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Informe de actividades del contratista: (_)</w:t>
      </w:r>
    </w:p>
    <w:p w14:paraId="62E7E423" w14:textId="52CC3C62" w:rsidR="00AA5EFE" w:rsidRPr="00AB6CD1" w:rsidRDefault="007235D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Soporte pago planilla de los aportes al sistema </w:t>
      </w:r>
      <w:r w:rsidR="00694654" w:rsidRPr="00AB6CD1">
        <w:rPr>
          <w:rFonts w:cs="Arial"/>
          <w:sz w:val="22"/>
          <w:szCs w:val="22"/>
        </w:rPr>
        <w:t xml:space="preserve">integral de seguridad social </w:t>
      </w:r>
      <w:r w:rsidR="00CB2028" w:rsidRPr="00AB6CD1">
        <w:rPr>
          <w:rFonts w:cs="Arial"/>
          <w:sz w:val="22"/>
          <w:szCs w:val="22"/>
        </w:rPr>
        <w:t>(_</w:t>
      </w:r>
      <w:r w:rsidR="002172EB" w:rsidRPr="002172EB">
        <w:rPr>
          <w:rFonts w:cs="Arial"/>
          <w:sz w:val="22"/>
          <w:szCs w:val="22"/>
          <w:u w:val="single"/>
        </w:rPr>
        <w:t>X</w:t>
      </w:r>
      <w:r w:rsidR="00CB2028" w:rsidRPr="00AB6CD1">
        <w:rPr>
          <w:rFonts w:cs="Arial"/>
          <w:sz w:val="22"/>
          <w:szCs w:val="22"/>
        </w:rPr>
        <w:t>_)</w:t>
      </w:r>
    </w:p>
    <w:p w14:paraId="77168D98" w14:textId="58356753" w:rsidR="00CB2028" w:rsidRPr="00AB6CD1" w:rsidRDefault="00374F4D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Dem</w:t>
      </w:r>
      <w:r w:rsidR="00410901" w:rsidRPr="00AB6CD1">
        <w:rPr>
          <w:rFonts w:cs="Arial"/>
          <w:sz w:val="22"/>
          <w:szCs w:val="22"/>
        </w:rPr>
        <w:t>á</w:t>
      </w:r>
      <w:r w:rsidRPr="00AB6CD1">
        <w:rPr>
          <w:rFonts w:cs="Arial"/>
          <w:sz w:val="22"/>
          <w:szCs w:val="22"/>
        </w:rPr>
        <w:t>s documentos requeridos por el supervisor</w:t>
      </w:r>
      <w:r w:rsidR="00410901" w:rsidRPr="00AB6CD1">
        <w:rPr>
          <w:rFonts w:cs="Arial"/>
          <w:sz w:val="22"/>
          <w:szCs w:val="22"/>
        </w:rPr>
        <w:t xml:space="preserve"> (_</w:t>
      </w:r>
      <w:r w:rsidR="002172EB" w:rsidRPr="002172EB">
        <w:rPr>
          <w:rFonts w:cs="Arial"/>
          <w:sz w:val="22"/>
          <w:szCs w:val="22"/>
          <w:u w:val="single"/>
        </w:rPr>
        <w:t>X</w:t>
      </w:r>
      <w:r w:rsidR="00410901" w:rsidRPr="00AB6CD1">
        <w:rPr>
          <w:rFonts w:cs="Arial"/>
          <w:sz w:val="22"/>
          <w:szCs w:val="22"/>
        </w:rPr>
        <w:t>_)</w:t>
      </w:r>
    </w:p>
    <w:p w14:paraId="2DA7167C" w14:textId="77777777" w:rsidR="00451A26" w:rsidRPr="00AB6CD1" w:rsidRDefault="00451A26" w:rsidP="007D7C5D">
      <w:pPr>
        <w:pStyle w:val="Textoindependiente"/>
        <w:rPr>
          <w:rFonts w:cs="Arial"/>
          <w:sz w:val="22"/>
          <w:szCs w:val="22"/>
        </w:rPr>
      </w:pPr>
    </w:p>
    <w:p w14:paraId="51C2E65B" w14:textId="0CF29E53" w:rsidR="00410901" w:rsidRPr="00AB6CD1" w:rsidRDefault="002172EB" w:rsidP="007D7C5D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La información revisada por parte de la Subdirección Administrativa y Financiera fue realizada por </w:t>
      </w:r>
      <w:r>
        <w:rPr>
          <w:rFonts w:cs="Arial"/>
          <w:sz w:val="22"/>
          <w:szCs w:val="22"/>
        </w:rPr>
        <w:t>Eduard Styven Vergara Cardenas</w:t>
      </w:r>
      <w:r w:rsidRPr="00AB6CD1">
        <w:rPr>
          <w:rFonts w:cs="Arial"/>
          <w:sz w:val="22"/>
          <w:szCs w:val="22"/>
        </w:rPr>
        <w:t xml:space="preserve"> el día </w:t>
      </w:r>
      <w:r>
        <w:rPr>
          <w:rFonts w:cs="Arial"/>
          <w:sz w:val="22"/>
          <w:szCs w:val="22"/>
        </w:rPr>
        <w:t>30</w:t>
      </w:r>
      <w:r w:rsidRPr="00AB6CD1">
        <w:rPr>
          <w:rFonts w:cs="Arial"/>
          <w:sz w:val="22"/>
          <w:szCs w:val="22"/>
        </w:rPr>
        <w:t xml:space="preserve"> de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marzo</w:t>
      </w:r>
      <w:r w:rsidRPr="00AB6CD1">
        <w:rPr>
          <w:rFonts w:cs="Arial"/>
          <w:sz w:val="22"/>
          <w:szCs w:val="22"/>
        </w:rPr>
        <w:t xml:space="preserve"> del 202</w:t>
      </w:r>
      <w:r>
        <w:rPr>
          <w:rFonts w:cs="Arial"/>
          <w:sz w:val="22"/>
          <w:szCs w:val="22"/>
        </w:rPr>
        <w:t>6</w:t>
      </w:r>
      <w:r w:rsidR="007D7C5D" w:rsidRPr="00AB6CD1">
        <w:rPr>
          <w:rFonts w:cs="Arial"/>
          <w:sz w:val="22"/>
          <w:szCs w:val="22"/>
        </w:rPr>
        <w:t>.</w:t>
      </w:r>
    </w:p>
    <w:p w14:paraId="21123F0F" w14:textId="77777777" w:rsidR="00E750F1" w:rsidRPr="00AB6CD1" w:rsidRDefault="00E750F1" w:rsidP="001477B8">
      <w:pPr>
        <w:pStyle w:val="Expediente"/>
        <w:spacing w:after="0"/>
        <w:ind w:left="426"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4BBAF8C2" w14:textId="35992DCF" w:rsidR="001477B8" w:rsidRPr="00AB6CD1" w:rsidRDefault="00E67B6E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SUPERVISOR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  </w:t>
      </w:r>
    </w:p>
    <w:p w14:paraId="4FCBC920" w14:textId="50832B91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Nombre:</w:t>
      </w:r>
      <w:r w:rsidR="001830B4">
        <w:rPr>
          <w:rFonts w:cs="Arial"/>
          <w:sz w:val="22"/>
          <w:szCs w:val="22"/>
          <w:lang w:val="es-419"/>
        </w:rPr>
        <w:t xml:space="preserve"> ANDREA ESPITIA</w:t>
      </w:r>
      <w:r w:rsidR="001830B4">
        <w:rPr>
          <w:rFonts w:cs="Arial"/>
          <w:sz w:val="22"/>
          <w:szCs w:val="22"/>
          <w:lang w:val="es-419"/>
        </w:rPr>
        <w:tab/>
      </w:r>
    </w:p>
    <w:p w14:paraId="57EFAAFD" w14:textId="29640ED5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Cargo:</w:t>
      </w:r>
      <w:r w:rsidR="001830B4">
        <w:rPr>
          <w:rFonts w:cs="Arial"/>
          <w:sz w:val="22"/>
          <w:szCs w:val="22"/>
          <w:lang w:val="es-419"/>
        </w:rPr>
        <w:t xml:space="preserve"> Profesional especializado</w:t>
      </w:r>
    </w:p>
    <w:p w14:paraId="1B741088" w14:textId="77777777" w:rsidR="00E67B6E" w:rsidRPr="00AB6CD1" w:rsidRDefault="00E67B6E" w:rsidP="001477B8">
      <w:pPr>
        <w:pStyle w:val="Textoindependiente"/>
        <w:jc w:val="left"/>
        <w:rPr>
          <w:rFonts w:eastAsiaTheme="minorHAnsi" w:cs="Arial"/>
          <w:color w:val="A6A6A6" w:themeColor="background1" w:themeShade="A6"/>
          <w:spacing w:val="0"/>
          <w:sz w:val="22"/>
          <w:szCs w:val="22"/>
        </w:rPr>
      </w:pPr>
    </w:p>
    <w:p w14:paraId="5791248A" w14:textId="2E189D91" w:rsidR="001477B8" w:rsidRPr="00AB6CD1" w:rsidRDefault="001477B8" w:rsidP="001477B8">
      <w:pPr>
        <w:pStyle w:val="Textoindependiente"/>
        <w:jc w:val="left"/>
        <w:rPr>
          <w:rFonts w:cs="Arial"/>
          <w:color w:val="A6A6A6" w:themeColor="background1" w:themeShade="A6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p w14:paraId="17357607" w14:textId="77777777" w:rsidR="00AB6CD1" w:rsidRDefault="00AB6CD1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</w:p>
    <w:p w14:paraId="7633B957" w14:textId="6DBB9627" w:rsidR="001477B8" w:rsidRPr="00AB6CD1" w:rsidRDefault="00885714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REVIS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Ó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</w:t>
      </w:r>
      <w:r w:rsidR="00AB6CD1">
        <w:rPr>
          <w:rFonts w:cs="Arial"/>
          <w:b/>
          <w:bCs/>
          <w:sz w:val="22"/>
          <w:szCs w:val="22"/>
          <w:lang w:val="es-419"/>
        </w:rPr>
        <w:t xml:space="preserve">SUBDIRECCIÓN ADMINISTRATIVA Y FINANCIERA 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SAF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</w:t>
      </w:r>
    </w:p>
    <w:p w14:paraId="395A3E6F" w14:textId="77777777" w:rsidR="001477B8" w:rsidRPr="00AB6CD1" w:rsidRDefault="001477B8" w:rsidP="00047DB9">
      <w:pPr>
        <w:rPr>
          <w:rFonts w:cs="Arial"/>
          <w:sz w:val="22"/>
          <w:szCs w:val="22"/>
          <w:lang w:val="es-419"/>
        </w:rPr>
      </w:pPr>
    </w:p>
    <w:p w14:paraId="0C41B9B9" w14:textId="77777777" w:rsidR="002172EB" w:rsidRPr="00AB6CD1" w:rsidRDefault="002172EB" w:rsidP="002172EB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Nombre:</w:t>
      </w:r>
      <w:r>
        <w:rPr>
          <w:rFonts w:cs="Arial"/>
          <w:sz w:val="22"/>
          <w:szCs w:val="22"/>
          <w:lang w:val="es-419"/>
        </w:rPr>
        <w:t xml:space="preserve"> </w:t>
      </w:r>
      <w:r>
        <w:rPr>
          <w:rFonts w:cs="Arial"/>
          <w:sz w:val="22"/>
          <w:szCs w:val="22"/>
        </w:rPr>
        <w:t>Eduard Styven Vergara Cardenas</w:t>
      </w:r>
    </w:p>
    <w:p w14:paraId="3E255EB1" w14:textId="507EB517" w:rsidR="001477B8" w:rsidRPr="00AB6CD1" w:rsidRDefault="002172EB" w:rsidP="002172EB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Cargo:</w:t>
      </w:r>
      <w:r>
        <w:rPr>
          <w:rFonts w:cs="Arial"/>
          <w:sz w:val="22"/>
          <w:szCs w:val="22"/>
          <w:lang w:val="es-419"/>
        </w:rPr>
        <w:t xml:space="preserve"> Técnico Administrativo</w:t>
      </w:r>
    </w:p>
    <w:p w14:paraId="3AAE7069" w14:textId="77777777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</w:p>
    <w:p w14:paraId="2DE95E5C" w14:textId="2258BD57" w:rsidR="000D3C95" w:rsidRPr="00AB6CD1" w:rsidRDefault="001477B8" w:rsidP="001477B8">
      <w:pPr>
        <w:pStyle w:val="Textoindependiente"/>
        <w:jc w:val="left"/>
        <w:rPr>
          <w:rFonts w:eastAsiaTheme="minorHAnsi" w:cs="Arial"/>
          <w:color w:val="A6A6A6" w:themeColor="background1" w:themeShade="A6"/>
          <w:spacing w:val="0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sectPr w:rsidR="000D3C95" w:rsidRPr="00AB6CD1" w:rsidSect="00473EA9">
      <w:headerReference w:type="default" r:id="rId8"/>
      <w:footerReference w:type="even" r:id="rId9"/>
      <w:footerReference w:type="default" r:id="rId10"/>
      <w:headerReference w:type="first" r:id="rId11"/>
      <w:type w:val="continuous"/>
      <w:pgSz w:w="12242" w:h="15842" w:code="1"/>
      <w:pgMar w:top="2552" w:right="1418" w:bottom="1418" w:left="1418" w:header="142" w:footer="6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1649" w14:textId="77777777" w:rsidR="00B2487F" w:rsidRDefault="00B2487F">
      <w:r>
        <w:separator/>
      </w:r>
    </w:p>
  </w:endnote>
  <w:endnote w:type="continuationSeparator" w:id="0">
    <w:p w14:paraId="0FBE8AA8" w14:textId="77777777" w:rsidR="00B2487F" w:rsidRDefault="00B2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T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2" w14:textId="77777777" w:rsidR="00690839" w:rsidRDefault="0069083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1B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9E59C43" w14:textId="77777777" w:rsidR="00690839" w:rsidRDefault="006908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4" w14:textId="0D741867" w:rsidR="00690839" w:rsidRDefault="00690839">
    <w:pPr>
      <w:pStyle w:val="Piedepgina"/>
      <w:ind w:right="360"/>
    </w:pPr>
  </w:p>
  <w:tbl>
    <w:tblPr>
      <w:tblW w:w="500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29"/>
      <w:gridCol w:w="2661"/>
      <w:gridCol w:w="2206"/>
    </w:tblGrid>
    <w:tr w:rsidR="002624C3" w:rsidRPr="00473EA9" w14:paraId="09E59C48" w14:textId="77777777" w:rsidTr="00DB7A55">
      <w:trPr>
        <w:cantSplit/>
        <w:trHeight w:val="338"/>
      </w:trPr>
      <w:tc>
        <w:tcPr>
          <w:tcW w:w="2410" w:type="pct"/>
          <w:vAlign w:val="center"/>
        </w:tcPr>
        <w:p w14:paraId="09E59C45" w14:textId="77777777" w:rsidR="002624C3" w:rsidRPr="00473EA9" w:rsidRDefault="002624C3" w:rsidP="002624C3">
          <w:pPr>
            <w:contextualSpacing/>
            <w:rPr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 xml:space="preserve">Proceso        </w:t>
          </w:r>
          <w:r w:rsidRPr="00473EA9">
            <w:rPr>
              <w:rFonts w:cs="Arial"/>
              <w:b/>
              <w:iCs/>
              <w:sz w:val="16"/>
              <w:szCs w:val="16"/>
            </w:rPr>
            <w:t>GESTIÓN DE BIENES Y SERVICIOS</w:t>
          </w:r>
        </w:p>
      </w:tc>
      <w:tc>
        <w:tcPr>
          <w:tcW w:w="1416" w:type="pct"/>
          <w:vAlign w:val="center"/>
        </w:tcPr>
        <w:p w14:paraId="09E59C46" w14:textId="17B5D132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Código: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BS-FT-0</w:t>
          </w:r>
          <w:r w:rsidR="00AA2BCE">
            <w:rPr>
              <w:rFonts w:cs="Arial"/>
              <w:b/>
              <w:iCs/>
              <w:sz w:val="16"/>
              <w:szCs w:val="16"/>
            </w:rPr>
            <w:t>08</w:t>
          </w:r>
        </w:p>
      </w:tc>
      <w:tc>
        <w:tcPr>
          <w:tcW w:w="1174" w:type="pct"/>
          <w:vAlign w:val="center"/>
        </w:tcPr>
        <w:p w14:paraId="09E59C47" w14:textId="3CF11BA9" w:rsidR="002624C3" w:rsidRPr="00473EA9" w:rsidRDefault="002624C3" w:rsidP="0045568C">
          <w:pPr>
            <w:contextualSpacing/>
            <w:rPr>
              <w:rFonts w:cs="Arial"/>
              <w:iCs/>
              <w:sz w:val="16"/>
              <w:szCs w:val="16"/>
              <w:highlight w:val="yellow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Versión: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</w:t>
          </w:r>
          <w:r w:rsidR="00AA2BCE">
            <w:rPr>
              <w:rFonts w:cs="Arial"/>
              <w:b/>
              <w:iCs/>
              <w:sz w:val="16"/>
              <w:szCs w:val="16"/>
            </w:rPr>
            <w:t>6</w:t>
          </w:r>
        </w:p>
      </w:tc>
    </w:tr>
    <w:tr w:rsidR="002624C3" w:rsidRPr="00473EA9" w14:paraId="09E59C4C" w14:textId="77777777" w:rsidTr="00DB7A55">
      <w:trPr>
        <w:cantSplit/>
        <w:trHeight w:val="348"/>
      </w:trPr>
      <w:tc>
        <w:tcPr>
          <w:tcW w:w="2410" w:type="pct"/>
          <w:vAlign w:val="center"/>
        </w:tcPr>
        <w:p w14:paraId="09E59C49" w14:textId="02A24535" w:rsidR="002624C3" w:rsidRPr="00473EA9" w:rsidRDefault="002624C3" w:rsidP="002624C3">
          <w:pPr>
            <w:ind w:left="923" w:hanging="923"/>
            <w:contextualSpacing/>
            <w:rPr>
              <w:rFonts w:cs="Arial"/>
              <w:bCs/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>Documento</w:t>
          </w:r>
          <w:r w:rsidR="009E4B83" w:rsidRPr="00473EA9">
            <w:rPr>
              <w:rFonts w:cs="Arial"/>
              <w:iCs/>
              <w:sz w:val="16"/>
              <w:szCs w:val="16"/>
            </w:rPr>
            <w:t xml:space="preserve"> </w:t>
          </w:r>
          <w:r w:rsidR="001A4C00">
            <w:rPr>
              <w:rFonts w:cs="Arial"/>
              <w:b/>
              <w:iCs/>
              <w:sz w:val="16"/>
              <w:szCs w:val="16"/>
            </w:rPr>
            <w:t>RECIBIDO A SATISFACCIÓN DE PRODUCTO Y/O SERVICIO</w:t>
          </w:r>
          <w:r w:rsidR="00AA2BCE">
            <w:rPr>
              <w:rFonts w:cs="Arial"/>
              <w:b/>
              <w:iCs/>
              <w:sz w:val="16"/>
              <w:szCs w:val="16"/>
            </w:rPr>
            <w:t xml:space="preserve"> Y SOLICITUD DE PAGO</w:t>
          </w:r>
        </w:p>
      </w:tc>
      <w:tc>
        <w:tcPr>
          <w:tcW w:w="1416" w:type="pct"/>
          <w:vAlign w:val="center"/>
        </w:tcPr>
        <w:p w14:paraId="09E59C4A" w14:textId="5BAA2C08" w:rsidR="002624C3" w:rsidRPr="00473EA9" w:rsidRDefault="002624C3" w:rsidP="009B0AB7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 xml:space="preserve">Fecha última revisión: </w:t>
          </w:r>
          <w:r w:rsidR="00AA2BCE" w:rsidRPr="00AB6CD1">
            <w:rPr>
              <w:rFonts w:cs="Arial"/>
              <w:b/>
              <w:iCs/>
              <w:sz w:val="16"/>
              <w:szCs w:val="16"/>
            </w:rPr>
            <w:t>1</w:t>
          </w:r>
          <w:r w:rsidR="00F47DDC" w:rsidRPr="00AB6CD1">
            <w:rPr>
              <w:rFonts w:cs="Arial"/>
              <w:b/>
              <w:iCs/>
              <w:sz w:val="16"/>
              <w:szCs w:val="16"/>
            </w:rPr>
            <w:t>9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</w:t>
          </w:r>
          <w:r w:rsidR="00AB6CD1" w:rsidRPr="00AB6CD1">
            <w:rPr>
              <w:rFonts w:cs="Arial"/>
              <w:b/>
              <w:iCs/>
              <w:sz w:val="16"/>
              <w:szCs w:val="16"/>
            </w:rPr>
            <w:t>02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/202</w:t>
          </w:r>
          <w:r w:rsidR="008A628A">
            <w:rPr>
              <w:rFonts w:cs="Arial"/>
              <w:b/>
              <w:iCs/>
              <w:sz w:val="16"/>
              <w:szCs w:val="16"/>
            </w:rPr>
            <w:t>6</w:t>
          </w:r>
        </w:p>
      </w:tc>
      <w:tc>
        <w:tcPr>
          <w:tcW w:w="1174" w:type="pct"/>
          <w:vAlign w:val="center"/>
        </w:tcPr>
        <w:p w14:paraId="09E59C4B" w14:textId="77777777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Páginas:</w:t>
          </w:r>
          <w:r w:rsidRPr="00473EA9">
            <w:rPr>
              <w:rFonts w:cs="Arial"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instrText xml:space="preserve"> PAGE </w:instrTex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b/>
              <w:bCs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end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iCs/>
              <w:sz w:val="16"/>
              <w:szCs w:val="16"/>
            </w:rPr>
            <w:t xml:space="preserve">de </w:t>
          </w:r>
          <w:r w:rsidRPr="00473EA9">
            <w:rPr>
              <w:rFonts w:cs="Arial"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iCs/>
              <w:sz w:val="16"/>
              <w:szCs w:val="16"/>
            </w:rPr>
            <w:instrText xml:space="preserve"> NUMPAGES </w:instrText>
          </w:r>
          <w:r w:rsidRPr="00473EA9">
            <w:rPr>
              <w:rFonts w:cs="Arial"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iCs/>
              <w:sz w:val="16"/>
              <w:szCs w:val="16"/>
            </w:rPr>
            <w:fldChar w:fldCharType="end"/>
          </w:r>
        </w:p>
      </w:tc>
    </w:tr>
  </w:tbl>
  <w:p w14:paraId="31749B97" w14:textId="4A4441FD" w:rsidR="00D77BB3" w:rsidRDefault="00A96788" w:rsidP="00D77BB3">
    <w:pPr>
      <w:ind w:right="50"/>
      <w:rPr>
        <w:rFonts w:cs="Arial"/>
        <w:b/>
        <w:bCs/>
        <w:iCs/>
        <w:sz w:val="18"/>
        <w:szCs w:val="24"/>
      </w:rPr>
    </w:pPr>
    <w:r>
      <w:rPr>
        <w:rFonts w:cs="Arial"/>
        <w:b/>
        <w:bCs/>
        <w:iCs/>
        <w:sz w:val="14"/>
      </w:rPr>
      <w:t>.</w:t>
    </w:r>
    <w:r w:rsidR="00473EA9">
      <w:rPr>
        <w:rFonts w:cs="Arial"/>
        <w:b/>
        <w:bCs/>
        <w:iCs/>
        <w:sz w:val="18"/>
        <w:szCs w:val="24"/>
      </w:rPr>
      <w:t xml:space="preserve">                                                                                                                                                                                                      </w:t>
    </w:r>
  </w:p>
  <w:p w14:paraId="60461C44" w14:textId="71803D6A" w:rsidR="00473EA9" w:rsidRPr="00473EA9" w:rsidRDefault="00485C65" w:rsidP="00485C65">
    <w:pPr>
      <w:ind w:left="4248" w:right="50"/>
      <w:rPr>
        <w:sz w:val="24"/>
        <w:szCs w:val="24"/>
      </w:rPr>
    </w:pPr>
    <w:r>
      <w:rPr>
        <w:rFonts w:cs="Arial"/>
        <w:b/>
        <w:bCs/>
        <w:iCs/>
        <w:sz w:val="18"/>
        <w:szCs w:val="24"/>
      </w:rPr>
      <w:t xml:space="preserve">             </w:t>
    </w:r>
    <w:r w:rsidR="00473EA9">
      <w:rPr>
        <w:rFonts w:cs="Arial"/>
        <w:b/>
        <w:bCs/>
        <w:iCs/>
        <w:sz w:val="18"/>
        <w:szCs w:val="24"/>
      </w:rPr>
      <w:t xml:space="preserve">   </w:t>
    </w:r>
    <w:r w:rsidR="007302D7">
      <w:rPr>
        <w:rFonts w:cs="Arial"/>
        <w:b/>
        <w:bCs/>
        <w:iCs/>
        <w:sz w:val="18"/>
        <w:szCs w:val="24"/>
      </w:rPr>
      <w:t xml:space="preserve">Información </w:t>
    </w:r>
    <w:r w:rsidR="00473EA9" w:rsidRPr="00473EA9">
      <w:rPr>
        <w:rFonts w:cs="Arial"/>
        <w:b/>
        <w:bCs/>
        <w:iCs/>
        <w:sz w:val="18"/>
        <w:szCs w:val="24"/>
      </w:rPr>
      <w:t>Pública</w:t>
    </w:r>
    <w:r w:rsidR="007302D7">
      <w:rPr>
        <w:rFonts w:cs="Arial"/>
        <w:b/>
        <w:bCs/>
        <w:iCs/>
        <w:sz w:val="18"/>
        <w:szCs w:val="24"/>
      </w:rPr>
      <w:t xml:space="preserve"> o Información Pública Reservada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41606" w14:textId="77777777" w:rsidR="00B2487F" w:rsidRDefault="00B2487F">
      <w:r>
        <w:separator/>
      </w:r>
    </w:p>
  </w:footnote>
  <w:footnote w:type="continuationSeparator" w:id="0">
    <w:p w14:paraId="4435D582" w14:textId="77777777" w:rsidR="00B2487F" w:rsidRDefault="00B24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3D" w14:textId="3585D04A" w:rsidR="00A332A2" w:rsidRDefault="0005042E" w:rsidP="00880869">
    <w:pPr>
      <w:pStyle w:val="Encabezado"/>
      <w:rPr>
        <w:sz w:val="18"/>
        <w:lang w:val="en-US"/>
      </w:rPr>
    </w:pPr>
    <w:r w:rsidRPr="009F32EE">
      <w:rPr>
        <w:rFonts w:cs="Arial"/>
        <w:bCs/>
        <w:noProof/>
        <w:sz w:val="16"/>
        <w:szCs w:val="16"/>
      </w:rPr>
      <w:drawing>
        <wp:anchor distT="0" distB="0" distL="114300" distR="114300" simplePos="0" relativeHeight="251662848" behindDoc="1" locked="0" layoutInCell="1" allowOverlap="1" wp14:anchorId="6994848A" wp14:editId="01ADA44A">
          <wp:simplePos x="0" y="0"/>
          <wp:positionH relativeFrom="leftMargin">
            <wp:posOffset>900430</wp:posOffset>
          </wp:positionH>
          <wp:positionV relativeFrom="paragraph">
            <wp:posOffset>130810</wp:posOffset>
          </wp:positionV>
          <wp:extent cx="806450" cy="979170"/>
          <wp:effectExtent l="0" t="0" r="0" b="0"/>
          <wp:wrapTight wrapText="bothSides">
            <wp:wrapPolygon edited="0">
              <wp:start x="0" y="0"/>
              <wp:lineTo x="0" y="21012"/>
              <wp:lineTo x="20920" y="21012"/>
              <wp:lineTo x="20920" y="0"/>
              <wp:lineTo x="0" y="0"/>
            </wp:wrapPolygon>
          </wp:wrapTight>
          <wp:docPr id="8328392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2726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979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A7AB1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298ECCED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67094EDF" w14:textId="644B1875" w:rsidR="006F7C8A" w:rsidRDefault="006F7C8A" w:rsidP="00AF5BCF">
    <w:pPr>
      <w:pStyle w:val="Encabezado"/>
      <w:tabs>
        <w:tab w:val="left" w:pos="142"/>
        <w:tab w:val="left" w:pos="567"/>
      </w:tabs>
      <w:rPr>
        <w:b/>
        <w:i/>
        <w:sz w:val="18"/>
      </w:rPr>
    </w:pPr>
  </w:p>
  <w:p w14:paraId="2FF63CBC" w14:textId="1484D848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586DDD80" w14:textId="7A573022" w:rsidR="00990759" w:rsidRPr="00E957A6" w:rsidRDefault="00990759" w:rsidP="00990759">
    <w:pPr>
      <w:pStyle w:val="Encabezado"/>
      <w:jc w:val="right"/>
      <w:rPr>
        <w:rFonts w:ascii="Arial TM" w:hAnsi="Arial TM" w:cs="Arial"/>
        <w:b/>
        <w:i/>
      </w:rPr>
    </w:pPr>
    <w:r w:rsidRPr="00E957A6">
      <w:rPr>
        <w:rFonts w:ascii="Arial TM" w:hAnsi="Arial TM" w:cs="Arial"/>
        <w:b/>
        <w:i/>
      </w:rPr>
      <w:t>BS- FT- 0</w:t>
    </w:r>
    <w:r w:rsidR="00B06D22">
      <w:rPr>
        <w:rFonts w:ascii="Arial TM" w:hAnsi="Arial TM" w:cs="Arial"/>
        <w:b/>
        <w:i/>
      </w:rPr>
      <w:t>08</w:t>
    </w:r>
    <w:r w:rsidRPr="00E957A6">
      <w:rPr>
        <w:rFonts w:ascii="Arial TM" w:hAnsi="Arial TM" w:cs="Arial"/>
        <w:b/>
        <w:i/>
      </w:rPr>
      <w:t>_V</w:t>
    </w:r>
    <w:r w:rsidR="00B06D22">
      <w:rPr>
        <w:rFonts w:ascii="Arial TM" w:hAnsi="Arial TM" w:cs="Arial"/>
        <w:b/>
        <w:i/>
      </w:rPr>
      <w:t>6</w:t>
    </w:r>
    <w:r w:rsidRPr="00E957A6">
      <w:rPr>
        <w:rFonts w:ascii="Arial TM" w:hAnsi="Arial TM" w:cs="Arial"/>
        <w:b/>
        <w:i/>
      </w:rPr>
      <w:t xml:space="preserve"> </w:t>
    </w:r>
  </w:p>
  <w:p w14:paraId="09D76593" w14:textId="0CC43713" w:rsidR="00990759" w:rsidRPr="009F32EE" w:rsidRDefault="002560FA" w:rsidP="00990759">
    <w:pPr>
      <w:pStyle w:val="Encabezado"/>
      <w:jc w:val="right"/>
      <w:rPr>
        <w:rFonts w:ascii="Arial TM" w:hAnsi="Arial TM" w:cs="Arial"/>
        <w:b/>
        <w:i/>
        <w:sz w:val="18"/>
        <w:szCs w:val="18"/>
      </w:rPr>
    </w:pPr>
    <w:r>
      <w:rPr>
        <w:rFonts w:ascii="Arial TM" w:hAnsi="Arial TM" w:cs="Arial"/>
        <w:b/>
        <w:i/>
      </w:rPr>
      <w:t>Recibido a Satisfacci</w:t>
    </w:r>
    <w:r w:rsidR="00570CEB">
      <w:rPr>
        <w:rFonts w:ascii="Arial TM" w:hAnsi="Arial TM" w:cs="Arial"/>
        <w:b/>
        <w:i/>
      </w:rPr>
      <w:t xml:space="preserve">ón </w:t>
    </w:r>
    <w:r w:rsidR="00307A0E">
      <w:rPr>
        <w:rFonts w:ascii="Arial TM" w:hAnsi="Arial TM" w:cs="Arial"/>
        <w:b/>
        <w:i/>
      </w:rPr>
      <w:t>de Producto</w:t>
    </w:r>
    <w:r w:rsidR="00B41C5A">
      <w:rPr>
        <w:rFonts w:ascii="Arial TM" w:hAnsi="Arial TM" w:cs="Arial"/>
        <w:b/>
        <w:i/>
      </w:rPr>
      <w:t xml:space="preserve"> y/o </w:t>
    </w:r>
    <w:r w:rsidR="00E328D3">
      <w:rPr>
        <w:rFonts w:ascii="Arial TM" w:hAnsi="Arial TM" w:cs="Arial"/>
        <w:b/>
        <w:i/>
      </w:rPr>
      <w:t xml:space="preserve">Servicio </w:t>
    </w:r>
    <w:r w:rsidR="00EE50FC">
      <w:rPr>
        <w:rFonts w:ascii="Arial TM" w:hAnsi="Arial TM" w:cs="Arial"/>
        <w:b/>
        <w:i/>
      </w:rPr>
      <w:t xml:space="preserve">y Solicitud </w:t>
    </w:r>
    <w:r w:rsidR="00B9119A">
      <w:rPr>
        <w:rFonts w:ascii="Arial TM" w:hAnsi="Arial TM" w:cs="Arial"/>
        <w:b/>
        <w:i/>
      </w:rPr>
      <w:t>de Pago</w:t>
    </w:r>
  </w:p>
  <w:p w14:paraId="476A0FC8" w14:textId="77777777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09E59C41" w14:textId="77777777" w:rsidR="00690839" w:rsidRPr="00A332A2" w:rsidRDefault="00690839" w:rsidP="00880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7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5962"/>
      <w:gridCol w:w="2070"/>
    </w:tblGrid>
    <w:tr w:rsidR="005E0ABD" w14:paraId="09E59C56" w14:textId="77777777" w:rsidTr="00345128">
      <w:trPr>
        <w:cantSplit/>
        <w:trHeight w:val="556"/>
        <w:jc w:val="center"/>
      </w:trPr>
      <w:tc>
        <w:tcPr>
          <w:tcW w:w="1166" w:type="pct"/>
          <w:vMerge w:val="restart"/>
          <w:tcBorders>
            <w:bottom w:val="single" w:sz="4" w:space="0" w:color="auto"/>
          </w:tcBorders>
        </w:tcPr>
        <w:p w14:paraId="09E59C4E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4F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50" w14:textId="77777777" w:rsidR="005E0ABD" w:rsidRDefault="005E0ABD" w:rsidP="00345128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eastAsia="es-CO"/>
            </w:rPr>
            <w:drawing>
              <wp:anchor distT="0" distB="0" distL="114300" distR="114300" simplePos="0" relativeHeight="251660800" behindDoc="1" locked="0" layoutInCell="1" allowOverlap="1" wp14:anchorId="09E59C69" wp14:editId="09E59C6A">
                <wp:simplePos x="0" y="0"/>
                <wp:positionH relativeFrom="column">
                  <wp:posOffset>3175</wp:posOffset>
                </wp:positionH>
                <wp:positionV relativeFrom="paragraph">
                  <wp:posOffset>51435</wp:posOffset>
                </wp:positionV>
                <wp:extent cx="1463040" cy="671830"/>
                <wp:effectExtent l="0" t="0" r="3810" b="0"/>
                <wp:wrapNone/>
                <wp:docPr id="752687480" name="Imagen 752687480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46" w:type="pct"/>
          <w:vMerge w:val="restart"/>
        </w:tcPr>
        <w:p w14:paraId="09E59C51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Proceso</w:t>
          </w:r>
        </w:p>
        <w:p w14:paraId="09E59C52" w14:textId="77777777" w:rsidR="005E0ABD" w:rsidRPr="004A5C5D" w:rsidRDefault="005E0ABD" w:rsidP="00345128">
          <w:pPr>
            <w:rPr>
              <w:rFonts w:cs="Arial"/>
              <w:iCs/>
            </w:rPr>
          </w:pPr>
        </w:p>
        <w:p w14:paraId="09E59C53" w14:textId="77777777" w:rsidR="005E0ABD" w:rsidRPr="004A5C5D" w:rsidRDefault="005E0ABD" w:rsidP="00345128">
          <w:pPr>
            <w:pStyle w:val="Ttulo5"/>
            <w:ind w:left="0"/>
            <w:rPr>
              <w:rFonts w:ascii="Arial" w:hAnsi="Arial" w:cs="Arial"/>
              <w:b/>
              <w:bCs/>
              <w:sz w:val="32"/>
            </w:rPr>
          </w:pPr>
          <w:r>
            <w:rPr>
              <w:rFonts w:ascii="Arial" w:hAnsi="Arial" w:cs="Arial"/>
              <w:b/>
              <w:bCs/>
              <w:sz w:val="32"/>
            </w:rPr>
            <w:t xml:space="preserve">GESTIÓN </w:t>
          </w:r>
          <w:r w:rsidRPr="004A5C5D">
            <w:rPr>
              <w:rFonts w:ascii="Arial" w:hAnsi="Arial" w:cs="Arial"/>
              <w:b/>
              <w:bCs/>
              <w:sz w:val="32"/>
            </w:rPr>
            <w:t>DE BIENES Y SERVICIOS</w:t>
          </w:r>
        </w:p>
        <w:p w14:paraId="09E59C54" w14:textId="77777777" w:rsidR="005E0ABD" w:rsidRPr="004A5C5D" w:rsidRDefault="005E0ABD" w:rsidP="00345128"/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5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Código: </w:t>
          </w:r>
          <w:r w:rsidRPr="004A5C5D">
            <w:rPr>
              <w:rFonts w:cs="Arial"/>
              <w:iCs/>
              <w:sz w:val="18"/>
              <w:szCs w:val="18"/>
            </w:rPr>
            <w:t>BS-FT-001</w:t>
          </w:r>
          <w:r w:rsidRPr="004A5C5D">
            <w:rPr>
              <w:b/>
              <w:bCs/>
              <w:sz w:val="18"/>
              <w:szCs w:val="18"/>
              <w:lang w:val="pt-BR"/>
            </w:rPr>
            <w:t xml:space="preserve">         </w:t>
          </w:r>
        </w:p>
      </w:tc>
    </w:tr>
    <w:tr w:rsidR="005E0ABD" w14:paraId="09E59C5A" w14:textId="77777777" w:rsidTr="00345128">
      <w:trPr>
        <w:cantSplit/>
        <w:trHeight w:val="458"/>
        <w:jc w:val="center"/>
      </w:trPr>
      <w:tc>
        <w:tcPr>
          <w:tcW w:w="1166" w:type="pct"/>
          <w:vMerge/>
          <w:tcBorders>
            <w:bottom w:val="single" w:sz="4" w:space="0" w:color="auto"/>
          </w:tcBorders>
        </w:tcPr>
        <w:p w14:paraId="09E59C57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  <w:tcBorders>
            <w:bottom w:val="single" w:sz="4" w:space="0" w:color="auto"/>
          </w:tcBorders>
        </w:tcPr>
        <w:p w14:paraId="09E59C58" w14:textId="77777777" w:rsidR="005E0ABD" w:rsidRPr="004A5C5D" w:rsidRDefault="005E0ABD" w:rsidP="00345128">
          <w:pPr>
            <w:rPr>
              <w:rFonts w:cs="Arial"/>
              <w:iCs/>
              <w:sz w:val="16"/>
              <w:szCs w:val="16"/>
            </w:rPr>
          </w:pPr>
        </w:p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9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>Versión:</w:t>
          </w:r>
          <w:r w:rsidR="00104A7A">
            <w:rPr>
              <w:rFonts w:cs="Arial"/>
              <w:iCs/>
              <w:sz w:val="18"/>
              <w:szCs w:val="18"/>
            </w:rPr>
            <w:t xml:space="preserve"> 5</w:t>
          </w:r>
        </w:p>
      </w:tc>
    </w:tr>
    <w:tr w:rsidR="005E0ABD" w:rsidRPr="00094F39" w14:paraId="09E59C61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5B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 w:val="restart"/>
        </w:tcPr>
        <w:p w14:paraId="09E59C5C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Formato</w:t>
          </w:r>
        </w:p>
        <w:p w14:paraId="09E59C5D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  <w:p w14:paraId="09E59C5E" w14:textId="77777777" w:rsidR="005E0ABD" w:rsidRPr="004A5C5D" w:rsidRDefault="005E0ABD" w:rsidP="00345128">
          <w:pPr>
            <w:pStyle w:val="Ttulo5"/>
            <w:ind w:left="0"/>
            <w:jc w:val="center"/>
            <w:rPr>
              <w:rFonts w:ascii="Arial" w:hAnsi="Arial" w:cs="Arial"/>
              <w:bCs/>
            </w:rPr>
          </w:pPr>
          <w:r w:rsidRPr="004A5C5D">
            <w:rPr>
              <w:rFonts w:ascii="Arial" w:hAnsi="Arial" w:cs="Arial"/>
              <w:sz w:val="28"/>
            </w:rPr>
            <w:t xml:space="preserve">DETECCIÓN DE NECESIDADES Y SOLICITUD DE CERTIFICADO DE DISPONIBILIDAD PRESUPUESTAL </w:t>
          </w:r>
        </w:p>
      </w:tc>
      <w:tc>
        <w:tcPr>
          <w:tcW w:w="988" w:type="pct"/>
          <w:vAlign w:val="center"/>
        </w:tcPr>
        <w:p w14:paraId="09E59C5F" w14:textId="77777777" w:rsidR="005E0ABD" w:rsidRDefault="005E0ABD" w:rsidP="00345128">
          <w:pPr>
            <w:rPr>
              <w:rFonts w:cs="Arial"/>
              <w:b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Fecha última revisión: </w:t>
          </w:r>
        </w:p>
        <w:p w14:paraId="09E59C60" w14:textId="77777777" w:rsidR="005E0ABD" w:rsidRPr="004A5C5D" w:rsidRDefault="00104A7A" w:rsidP="00345128">
          <w:pPr>
            <w:rPr>
              <w:rFonts w:cs="Arial"/>
              <w:b/>
              <w:iCs/>
              <w:sz w:val="18"/>
              <w:szCs w:val="18"/>
            </w:rPr>
          </w:pPr>
          <w:r>
            <w:rPr>
              <w:rFonts w:cs="Arial"/>
              <w:b/>
              <w:iCs/>
              <w:sz w:val="18"/>
              <w:szCs w:val="18"/>
            </w:rPr>
            <w:t>30/07/2014</w:t>
          </w:r>
        </w:p>
      </w:tc>
    </w:tr>
    <w:tr w:rsidR="005E0ABD" w14:paraId="09E59C65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62" w14:textId="77777777" w:rsidR="005E0ABD" w:rsidRPr="00094F39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</w:tcPr>
        <w:p w14:paraId="09E59C63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</w:tc>
      <w:tc>
        <w:tcPr>
          <w:tcW w:w="988" w:type="pct"/>
          <w:tcBorders>
            <w:bottom w:val="single" w:sz="2" w:space="0" w:color="auto"/>
          </w:tcBorders>
          <w:vAlign w:val="center"/>
        </w:tcPr>
        <w:p w14:paraId="09E59C64" w14:textId="77777777" w:rsidR="001E1B3D" w:rsidRPr="001E1B3D" w:rsidRDefault="005E0ABD" w:rsidP="001E1B3D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Páginas: 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b/>
              <w:iCs/>
              <w:sz w:val="18"/>
              <w:szCs w:val="18"/>
            </w:rPr>
            <w:instrText xml:space="preserve"> PAGE  \* Arabic  \* MERGEFORMAT </w:instrTex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separate"/>
          </w:r>
          <w:r w:rsidR="00994D67">
            <w:rPr>
              <w:rFonts w:cs="Arial"/>
              <w:b/>
              <w:iCs/>
              <w:noProof/>
              <w:sz w:val="18"/>
              <w:szCs w:val="18"/>
            </w:rPr>
            <w:t>1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end"/>
          </w:r>
          <w:r w:rsidR="001E1B3D">
            <w:rPr>
              <w:rFonts w:cs="Arial"/>
              <w:b/>
              <w:iCs/>
              <w:sz w:val="18"/>
              <w:szCs w:val="18"/>
            </w:rPr>
            <w:t xml:space="preserve"> </w:t>
          </w:r>
          <w:r w:rsidRPr="004A5C5D">
            <w:rPr>
              <w:rFonts w:cs="Arial"/>
              <w:iCs/>
              <w:sz w:val="18"/>
              <w:szCs w:val="18"/>
            </w:rPr>
            <w:t>de</w:t>
          </w:r>
          <w:r w:rsidR="001E1B3D">
            <w:rPr>
              <w:rFonts w:cs="Arial"/>
              <w:iCs/>
              <w:sz w:val="18"/>
              <w:szCs w:val="18"/>
            </w:rPr>
            <w:t xml:space="preserve"> </w:t>
          </w:r>
          <w:r w:rsidR="001E1B3D">
            <w:rPr>
              <w:rFonts w:cs="Arial"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iCs/>
              <w:sz w:val="18"/>
              <w:szCs w:val="18"/>
            </w:rPr>
            <w:instrText xml:space="preserve"> NUMPAGES  \* Arabic  \* MERGEFORMAT </w:instrText>
          </w:r>
          <w:r w:rsidR="001E1B3D">
            <w:rPr>
              <w:rFonts w:cs="Arial"/>
              <w:iCs/>
              <w:sz w:val="18"/>
              <w:szCs w:val="18"/>
            </w:rPr>
            <w:fldChar w:fldCharType="separate"/>
          </w:r>
          <w:r w:rsidR="009F708F">
            <w:rPr>
              <w:rFonts w:cs="Arial"/>
              <w:iCs/>
              <w:noProof/>
              <w:sz w:val="18"/>
              <w:szCs w:val="18"/>
            </w:rPr>
            <w:t>3</w:t>
          </w:r>
          <w:r w:rsidR="001E1B3D">
            <w:rPr>
              <w:rFonts w:cs="Arial"/>
              <w:iCs/>
              <w:sz w:val="18"/>
              <w:szCs w:val="18"/>
            </w:rPr>
            <w:fldChar w:fldCharType="end"/>
          </w:r>
        </w:p>
      </w:tc>
    </w:tr>
  </w:tbl>
  <w:p w14:paraId="09E59C66" w14:textId="77777777" w:rsidR="00690839" w:rsidRDefault="006908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D261D"/>
    <w:multiLevelType w:val="hybridMultilevel"/>
    <w:tmpl w:val="2E7CB28A"/>
    <w:lvl w:ilvl="0" w:tplc="8324713A">
      <w:numFmt w:val="bullet"/>
      <w:lvlText w:val=""/>
      <w:lvlJc w:val="left"/>
      <w:pPr>
        <w:ind w:left="61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090D5E8B"/>
    <w:multiLevelType w:val="multilevel"/>
    <w:tmpl w:val="17DEEC80"/>
    <w:lvl w:ilvl="0">
      <w:start w:val="1"/>
      <w:numFmt w:val="lowerRoman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Roman"/>
      <w:lvlText w:val="%2."/>
      <w:lvlJc w:val="right"/>
      <w:pPr>
        <w:ind w:left="1428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2" w15:restartNumberingAfterBreak="0">
    <w:nsid w:val="1AFA324D"/>
    <w:multiLevelType w:val="hybridMultilevel"/>
    <w:tmpl w:val="BEF07B98"/>
    <w:lvl w:ilvl="0" w:tplc="B93A6C18">
      <w:start w:val="1"/>
      <w:numFmt w:val="bullet"/>
      <w:lvlText w:val=""/>
      <w:lvlJc w:val="left"/>
      <w:pPr>
        <w:ind w:left="366" w:hanging="360"/>
      </w:pPr>
      <w:rPr>
        <w:rFonts w:ascii="Symbol" w:hAnsi="Symbol" w:cs="Symbol" w:hint="default"/>
        <w:sz w:val="12"/>
      </w:rPr>
    </w:lvl>
    <w:lvl w:ilvl="1" w:tplc="0C0A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E873AA9"/>
    <w:multiLevelType w:val="hybridMultilevel"/>
    <w:tmpl w:val="A0E60D1E"/>
    <w:lvl w:ilvl="0" w:tplc="961E78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B1CCC"/>
    <w:multiLevelType w:val="hybridMultilevel"/>
    <w:tmpl w:val="46B612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A1483"/>
    <w:multiLevelType w:val="hybridMultilevel"/>
    <w:tmpl w:val="43CC42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1E0C2F"/>
    <w:multiLevelType w:val="hybridMultilevel"/>
    <w:tmpl w:val="4170B524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975BD"/>
    <w:multiLevelType w:val="hybridMultilevel"/>
    <w:tmpl w:val="99944B9E"/>
    <w:lvl w:ilvl="0" w:tplc="0C0A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3121EBC"/>
    <w:multiLevelType w:val="hybridMultilevel"/>
    <w:tmpl w:val="9DFC78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D8504F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77C34"/>
    <w:multiLevelType w:val="hybridMultilevel"/>
    <w:tmpl w:val="7AAA541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428F7"/>
    <w:multiLevelType w:val="hybridMultilevel"/>
    <w:tmpl w:val="0F964E4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A5E6AB5"/>
    <w:multiLevelType w:val="hybridMultilevel"/>
    <w:tmpl w:val="EBFCEA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8D18BB"/>
    <w:multiLevelType w:val="hybridMultilevel"/>
    <w:tmpl w:val="D65E4C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6E21C2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46530">
    <w:abstractNumId w:val="9"/>
  </w:num>
  <w:num w:numId="2" w16cid:durableId="1605502725">
    <w:abstractNumId w:val="8"/>
  </w:num>
  <w:num w:numId="3" w16cid:durableId="1798985019">
    <w:abstractNumId w:val="13"/>
  </w:num>
  <w:num w:numId="4" w16cid:durableId="290089918">
    <w:abstractNumId w:val="23"/>
  </w:num>
  <w:num w:numId="5" w16cid:durableId="447895703">
    <w:abstractNumId w:val="3"/>
  </w:num>
  <w:num w:numId="6" w16cid:durableId="1066219135">
    <w:abstractNumId w:val="2"/>
  </w:num>
  <w:num w:numId="7" w16cid:durableId="371224397">
    <w:abstractNumId w:val="1"/>
  </w:num>
  <w:num w:numId="8" w16cid:durableId="2031367966">
    <w:abstractNumId w:val="0"/>
  </w:num>
  <w:num w:numId="9" w16cid:durableId="993336467">
    <w:abstractNumId w:val="7"/>
  </w:num>
  <w:num w:numId="10" w16cid:durableId="1777093333">
    <w:abstractNumId w:val="6"/>
  </w:num>
  <w:num w:numId="11" w16cid:durableId="734473330">
    <w:abstractNumId w:val="5"/>
  </w:num>
  <w:num w:numId="12" w16cid:durableId="1968244542">
    <w:abstractNumId w:val="4"/>
  </w:num>
  <w:num w:numId="13" w16cid:durableId="2098864161">
    <w:abstractNumId w:val="16"/>
  </w:num>
  <w:num w:numId="14" w16cid:durableId="154536609">
    <w:abstractNumId w:val="25"/>
  </w:num>
  <w:num w:numId="15" w16cid:durableId="559248929">
    <w:abstractNumId w:val="11"/>
  </w:num>
  <w:num w:numId="16" w16cid:durableId="1195312742">
    <w:abstractNumId w:val="17"/>
  </w:num>
  <w:num w:numId="17" w16cid:durableId="265120437">
    <w:abstractNumId w:val="26"/>
  </w:num>
  <w:num w:numId="18" w16cid:durableId="1145319697">
    <w:abstractNumId w:val="18"/>
  </w:num>
  <w:num w:numId="19" w16cid:durableId="1053191081">
    <w:abstractNumId w:val="24"/>
  </w:num>
  <w:num w:numId="20" w16cid:durableId="60445130">
    <w:abstractNumId w:val="20"/>
  </w:num>
  <w:num w:numId="21" w16cid:durableId="1184976861">
    <w:abstractNumId w:val="14"/>
  </w:num>
  <w:num w:numId="22" w16cid:durableId="712853131">
    <w:abstractNumId w:val="22"/>
  </w:num>
  <w:num w:numId="23" w16cid:durableId="373191110">
    <w:abstractNumId w:val="19"/>
  </w:num>
  <w:num w:numId="24" w16cid:durableId="1737898741">
    <w:abstractNumId w:val="12"/>
  </w:num>
  <w:num w:numId="25" w16cid:durableId="1190992368">
    <w:abstractNumId w:val="10"/>
  </w:num>
  <w:num w:numId="26" w16cid:durableId="1859662434">
    <w:abstractNumId w:val="15"/>
  </w:num>
  <w:num w:numId="27" w16cid:durableId="1982465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9" w:dllVersion="512" w:checkStyle="1"/>
  <w:activeWritingStyle w:appName="MSWord" w:lang="es-ES_tradnl" w:vendorID="9" w:dllVersion="512" w:checkStyle="1"/>
  <w:proofState w:spelling="clean" w:grammar="clean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B54"/>
    <w:rsid w:val="00001105"/>
    <w:rsid w:val="0000300B"/>
    <w:rsid w:val="00006B3A"/>
    <w:rsid w:val="00013CF9"/>
    <w:rsid w:val="000150E2"/>
    <w:rsid w:val="00015B65"/>
    <w:rsid w:val="000200E8"/>
    <w:rsid w:val="00021D32"/>
    <w:rsid w:val="0002527F"/>
    <w:rsid w:val="000442D4"/>
    <w:rsid w:val="000460F4"/>
    <w:rsid w:val="000466B6"/>
    <w:rsid w:val="00047DB9"/>
    <w:rsid w:val="0005042E"/>
    <w:rsid w:val="00052BE0"/>
    <w:rsid w:val="00053E97"/>
    <w:rsid w:val="00070603"/>
    <w:rsid w:val="00070C01"/>
    <w:rsid w:val="00071694"/>
    <w:rsid w:val="00072666"/>
    <w:rsid w:val="000747A1"/>
    <w:rsid w:val="000817DF"/>
    <w:rsid w:val="00082643"/>
    <w:rsid w:val="00087889"/>
    <w:rsid w:val="0009019C"/>
    <w:rsid w:val="00093F70"/>
    <w:rsid w:val="00095931"/>
    <w:rsid w:val="00095CD6"/>
    <w:rsid w:val="000A1EFE"/>
    <w:rsid w:val="000A3580"/>
    <w:rsid w:val="000B5761"/>
    <w:rsid w:val="000B5787"/>
    <w:rsid w:val="000B7929"/>
    <w:rsid w:val="000D070D"/>
    <w:rsid w:val="000D25CB"/>
    <w:rsid w:val="000D2920"/>
    <w:rsid w:val="000D2AE8"/>
    <w:rsid w:val="000D3C83"/>
    <w:rsid w:val="000D3C95"/>
    <w:rsid w:val="000D403D"/>
    <w:rsid w:val="000D651E"/>
    <w:rsid w:val="000D7033"/>
    <w:rsid w:val="000E1363"/>
    <w:rsid w:val="000E7E2A"/>
    <w:rsid w:val="000F0882"/>
    <w:rsid w:val="000F39D7"/>
    <w:rsid w:val="00100B63"/>
    <w:rsid w:val="00102A18"/>
    <w:rsid w:val="00102C23"/>
    <w:rsid w:val="00104A7A"/>
    <w:rsid w:val="00105BD1"/>
    <w:rsid w:val="00105EE3"/>
    <w:rsid w:val="001074B7"/>
    <w:rsid w:val="00111492"/>
    <w:rsid w:val="00114B40"/>
    <w:rsid w:val="0011743A"/>
    <w:rsid w:val="0011786A"/>
    <w:rsid w:val="00135F02"/>
    <w:rsid w:val="00140F3B"/>
    <w:rsid w:val="001438DB"/>
    <w:rsid w:val="001477B8"/>
    <w:rsid w:val="00147D59"/>
    <w:rsid w:val="001513A1"/>
    <w:rsid w:val="00152725"/>
    <w:rsid w:val="00160ED6"/>
    <w:rsid w:val="00161D4D"/>
    <w:rsid w:val="00162DBE"/>
    <w:rsid w:val="00162E11"/>
    <w:rsid w:val="00163544"/>
    <w:rsid w:val="0016630D"/>
    <w:rsid w:val="001830B4"/>
    <w:rsid w:val="001838E9"/>
    <w:rsid w:val="00191718"/>
    <w:rsid w:val="001920AA"/>
    <w:rsid w:val="00196E30"/>
    <w:rsid w:val="001A19D7"/>
    <w:rsid w:val="001A2E8D"/>
    <w:rsid w:val="001A4C00"/>
    <w:rsid w:val="001B16CD"/>
    <w:rsid w:val="001B2F0E"/>
    <w:rsid w:val="001B68EE"/>
    <w:rsid w:val="001B6F07"/>
    <w:rsid w:val="001B730E"/>
    <w:rsid w:val="001B7FC2"/>
    <w:rsid w:val="001C0088"/>
    <w:rsid w:val="001C22F4"/>
    <w:rsid w:val="001C2785"/>
    <w:rsid w:val="001C2944"/>
    <w:rsid w:val="001C31A6"/>
    <w:rsid w:val="001C32D7"/>
    <w:rsid w:val="001C3438"/>
    <w:rsid w:val="001C68EF"/>
    <w:rsid w:val="001D194F"/>
    <w:rsid w:val="001D2828"/>
    <w:rsid w:val="001D6168"/>
    <w:rsid w:val="001D6532"/>
    <w:rsid w:val="001D74CB"/>
    <w:rsid w:val="001E0F6C"/>
    <w:rsid w:val="001E1B3D"/>
    <w:rsid w:val="001E241E"/>
    <w:rsid w:val="001E3500"/>
    <w:rsid w:val="001E4B86"/>
    <w:rsid w:val="001E6959"/>
    <w:rsid w:val="001F2997"/>
    <w:rsid w:val="001F55FB"/>
    <w:rsid w:val="001F5827"/>
    <w:rsid w:val="001F58D4"/>
    <w:rsid w:val="001F68CC"/>
    <w:rsid w:val="00203CC0"/>
    <w:rsid w:val="002042F0"/>
    <w:rsid w:val="00204BC0"/>
    <w:rsid w:val="002074B9"/>
    <w:rsid w:val="002172EB"/>
    <w:rsid w:val="002178C3"/>
    <w:rsid w:val="00220C3F"/>
    <w:rsid w:val="002213DA"/>
    <w:rsid w:val="002235B8"/>
    <w:rsid w:val="0022377F"/>
    <w:rsid w:val="00223F02"/>
    <w:rsid w:val="00224F05"/>
    <w:rsid w:val="002277A2"/>
    <w:rsid w:val="00241D8A"/>
    <w:rsid w:val="00243877"/>
    <w:rsid w:val="00245939"/>
    <w:rsid w:val="00246F85"/>
    <w:rsid w:val="00251048"/>
    <w:rsid w:val="002515EB"/>
    <w:rsid w:val="00253919"/>
    <w:rsid w:val="00253949"/>
    <w:rsid w:val="0025452D"/>
    <w:rsid w:val="002560FA"/>
    <w:rsid w:val="00261B8F"/>
    <w:rsid w:val="00262459"/>
    <w:rsid w:val="002624C3"/>
    <w:rsid w:val="00273C98"/>
    <w:rsid w:val="0027571B"/>
    <w:rsid w:val="00275B92"/>
    <w:rsid w:val="002803C8"/>
    <w:rsid w:val="00280BB4"/>
    <w:rsid w:val="00282BD9"/>
    <w:rsid w:val="002933BB"/>
    <w:rsid w:val="0029415B"/>
    <w:rsid w:val="00297C8E"/>
    <w:rsid w:val="002A07BB"/>
    <w:rsid w:val="002A5ADA"/>
    <w:rsid w:val="002B00BA"/>
    <w:rsid w:val="002B3188"/>
    <w:rsid w:val="002B38F2"/>
    <w:rsid w:val="002B539D"/>
    <w:rsid w:val="002C4509"/>
    <w:rsid w:val="002D182A"/>
    <w:rsid w:val="002D1858"/>
    <w:rsid w:val="002D1B7F"/>
    <w:rsid w:val="002D1CD0"/>
    <w:rsid w:val="002D2BCE"/>
    <w:rsid w:val="002D3C4E"/>
    <w:rsid w:val="002D3FD3"/>
    <w:rsid w:val="002D4CCA"/>
    <w:rsid w:val="002E4628"/>
    <w:rsid w:val="002F1102"/>
    <w:rsid w:val="002F4992"/>
    <w:rsid w:val="002F49F9"/>
    <w:rsid w:val="002F52D2"/>
    <w:rsid w:val="002F79D5"/>
    <w:rsid w:val="00300CAD"/>
    <w:rsid w:val="00302958"/>
    <w:rsid w:val="00307A0E"/>
    <w:rsid w:val="00310352"/>
    <w:rsid w:val="003135D2"/>
    <w:rsid w:val="003174A5"/>
    <w:rsid w:val="00324764"/>
    <w:rsid w:val="003248F9"/>
    <w:rsid w:val="003268C8"/>
    <w:rsid w:val="00330FBA"/>
    <w:rsid w:val="00333A0A"/>
    <w:rsid w:val="00343C7C"/>
    <w:rsid w:val="00347D54"/>
    <w:rsid w:val="00351A86"/>
    <w:rsid w:val="003524A9"/>
    <w:rsid w:val="00353227"/>
    <w:rsid w:val="00357D1A"/>
    <w:rsid w:val="003620CC"/>
    <w:rsid w:val="00363306"/>
    <w:rsid w:val="00365137"/>
    <w:rsid w:val="00367DFB"/>
    <w:rsid w:val="00371B5D"/>
    <w:rsid w:val="00372211"/>
    <w:rsid w:val="00374F4D"/>
    <w:rsid w:val="00377E34"/>
    <w:rsid w:val="003841B0"/>
    <w:rsid w:val="00385254"/>
    <w:rsid w:val="0038550E"/>
    <w:rsid w:val="0038594A"/>
    <w:rsid w:val="00385A0B"/>
    <w:rsid w:val="003A0AAE"/>
    <w:rsid w:val="003A1A0C"/>
    <w:rsid w:val="003A33F0"/>
    <w:rsid w:val="003A35B9"/>
    <w:rsid w:val="003A3BCA"/>
    <w:rsid w:val="003A43AA"/>
    <w:rsid w:val="003A4E88"/>
    <w:rsid w:val="003B0888"/>
    <w:rsid w:val="003B3B62"/>
    <w:rsid w:val="003C2C12"/>
    <w:rsid w:val="003C2FFE"/>
    <w:rsid w:val="003C6D31"/>
    <w:rsid w:val="003C7DEE"/>
    <w:rsid w:val="003D3761"/>
    <w:rsid w:val="003D46E0"/>
    <w:rsid w:val="003D629F"/>
    <w:rsid w:val="003D6878"/>
    <w:rsid w:val="003E45A3"/>
    <w:rsid w:val="003F169C"/>
    <w:rsid w:val="003F5F1C"/>
    <w:rsid w:val="00400029"/>
    <w:rsid w:val="0040019D"/>
    <w:rsid w:val="004025D2"/>
    <w:rsid w:val="00404C9C"/>
    <w:rsid w:val="00410901"/>
    <w:rsid w:val="004110ED"/>
    <w:rsid w:val="00422A91"/>
    <w:rsid w:val="00422C1E"/>
    <w:rsid w:val="004238C5"/>
    <w:rsid w:val="00424446"/>
    <w:rsid w:val="00427386"/>
    <w:rsid w:val="00427595"/>
    <w:rsid w:val="004330FE"/>
    <w:rsid w:val="004361CF"/>
    <w:rsid w:val="004404EC"/>
    <w:rsid w:val="00444512"/>
    <w:rsid w:val="00444EA4"/>
    <w:rsid w:val="00451A26"/>
    <w:rsid w:val="00453DB6"/>
    <w:rsid w:val="0045568C"/>
    <w:rsid w:val="004579B4"/>
    <w:rsid w:val="00461B74"/>
    <w:rsid w:val="00461DED"/>
    <w:rsid w:val="0046226E"/>
    <w:rsid w:val="00462B10"/>
    <w:rsid w:val="0046341B"/>
    <w:rsid w:val="00464392"/>
    <w:rsid w:val="00473EA9"/>
    <w:rsid w:val="00476B69"/>
    <w:rsid w:val="00476E83"/>
    <w:rsid w:val="00482979"/>
    <w:rsid w:val="004835F8"/>
    <w:rsid w:val="00483F69"/>
    <w:rsid w:val="00485C65"/>
    <w:rsid w:val="00493AF4"/>
    <w:rsid w:val="00497B0F"/>
    <w:rsid w:val="00497D36"/>
    <w:rsid w:val="004A1BBE"/>
    <w:rsid w:val="004A281C"/>
    <w:rsid w:val="004A4B9A"/>
    <w:rsid w:val="004A54F9"/>
    <w:rsid w:val="004A5C5D"/>
    <w:rsid w:val="004A792B"/>
    <w:rsid w:val="004B267D"/>
    <w:rsid w:val="004B3E34"/>
    <w:rsid w:val="004B53B4"/>
    <w:rsid w:val="004B5A48"/>
    <w:rsid w:val="004B5E5D"/>
    <w:rsid w:val="004B77C2"/>
    <w:rsid w:val="004C2968"/>
    <w:rsid w:val="004D143A"/>
    <w:rsid w:val="004D2744"/>
    <w:rsid w:val="004D5105"/>
    <w:rsid w:val="004E600C"/>
    <w:rsid w:val="004F0B89"/>
    <w:rsid w:val="004F675B"/>
    <w:rsid w:val="004F7314"/>
    <w:rsid w:val="00502FFA"/>
    <w:rsid w:val="00503853"/>
    <w:rsid w:val="005063E0"/>
    <w:rsid w:val="005112E1"/>
    <w:rsid w:val="00512962"/>
    <w:rsid w:val="00514191"/>
    <w:rsid w:val="005145A8"/>
    <w:rsid w:val="0051798A"/>
    <w:rsid w:val="005236F5"/>
    <w:rsid w:val="00524161"/>
    <w:rsid w:val="005274ED"/>
    <w:rsid w:val="00531539"/>
    <w:rsid w:val="0053176A"/>
    <w:rsid w:val="00531A54"/>
    <w:rsid w:val="00535D30"/>
    <w:rsid w:val="00544BBE"/>
    <w:rsid w:val="00547C1B"/>
    <w:rsid w:val="00547C2D"/>
    <w:rsid w:val="00547C8D"/>
    <w:rsid w:val="00555E7E"/>
    <w:rsid w:val="0056054C"/>
    <w:rsid w:val="005627AA"/>
    <w:rsid w:val="00567CFC"/>
    <w:rsid w:val="005705A5"/>
    <w:rsid w:val="00570CEB"/>
    <w:rsid w:val="00575778"/>
    <w:rsid w:val="0057743B"/>
    <w:rsid w:val="00581317"/>
    <w:rsid w:val="005817C4"/>
    <w:rsid w:val="00584EEB"/>
    <w:rsid w:val="005A09C3"/>
    <w:rsid w:val="005B0632"/>
    <w:rsid w:val="005B12E8"/>
    <w:rsid w:val="005B58C5"/>
    <w:rsid w:val="005C1287"/>
    <w:rsid w:val="005C22A5"/>
    <w:rsid w:val="005C3B8F"/>
    <w:rsid w:val="005C40B4"/>
    <w:rsid w:val="005C52E1"/>
    <w:rsid w:val="005C5C9D"/>
    <w:rsid w:val="005C5E0E"/>
    <w:rsid w:val="005C6CC1"/>
    <w:rsid w:val="005E0ABD"/>
    <w:rsid w:val="005E117A"/>
    <w:rsid w:val="005F5370"/>
    <w:rsid w:val="005F67EE"/>
    <w:rsid w:val="00600069"/>
    <w:rsid w:val="00600DE9"/>
    <w:rsid w:val="006040A9"/>
    <w:rsid w:val="006051BA"/>
    <w:rsid w:val="00605854"/>
    <w:rsid w:val="00616013"/>
    <w:rsid w:val="006204FC"/>
    <w:rsid w:val="006235E5"/>
    <w:rsid w:val="00623FA7"/>
    <w:rsid w:val="0062418B"/>
    <w:rsid w:val="006271D8"/>
    <w:rsid w:val="00627720"/>
    <w:rsid w:val="006334D5"/>
    <w:rsid w:val="00633880"/>
    <w:rsid w:val="006339D8"/>
    <w:rsid w:val="0063460C"/>
    <w:rsid w:val="00635075"/>
    <w:rsid w:val="00644211"/>
    <w:rsid w:val="00645720"/>
    <w:rsid w:val="006544E4"/>
    <w:rsid w:val="0065517A"/>
    <w:rsid w:val="00661CC6"/>
    <w:rsid w:val="006639DE"/>
    <w:rsid w:val="00665757"/>
    <w:rsid w:val="00666195"/>
    <w:rsid w:val="00667E95"/>
    <w:rsid w:val="00670721"/>
    <w:rsid w:val="006718FE"/>
    <w:rsid w:val="00671C94"/>
    <w:rsid w:val="00672D12"/>
    <w:rsid w:val="006756C8"/>
    <w:rsid w:val="00676AAC"/>
    <w:rsid w:val="006779D9"/>
    <w:rsid w:val="00680E35"/>
    <w:rsid w:val="006871D6"/>
    <w:rsid w:val="0068753B"/>
    <w:rsid w:val="00690839"/>
    <w:rsid w:val="00694654"/>
    <w:rsid w:val="0069709F"/>
    <w:rsid w:val="006A6340"/>
    <w:rsid w:val="006A70E9"/>
    <w:rsid w:val="006B02DF"/>
    <w:rsid w:val="006B0F21"/>
    <w:rsid w:val="006B12F4"/>
    <w:rsid w:val="006B79C5"/>
    <w:rsid w:val="006C13CA"/>
    <w:rsid w:val="006C639C"/>
    <w:rsid w:val="006C7FF5"/>
    <w:rsid w:val="006D319D"/>
    <w:rsid w:val="006D6DF5"/>
    <w:rsid w:val="006D763C"/>
    <w:rsid w:val="006E066D"/>
    <w:rsid w:val="006F24F7"/>
    <w:rsid w:val="006F4A65"/>
    <w:rsid w:val="006F7057"/>
    <w:rsid w:val="006F758F"/>
    <w:rsid w:val="006F7C8A"/>
    <w:rsid w:val="007001F3"/>
    <w:rsid w:val="00703EBC"/>
    <w:rsid w:val="007041C2"/>
    <w:rsid w:val="007156D1"/>
    <w:rsid w:val="007164FC"/>
    <w:rsid w:val="00721363"/>
    <w:rsid w:val="007235D9"/>
    <w:rsid w:val="00726B5A"/>
    <w:rsid w:val="007302D7"/>
    <w:rsid w:val="00733BAE"/>
    <w:rsid w:val="00735B9A"/>
    <w:rsid w:val="00740AD9"/>
    <w:rsid w:val="00741565"/>
    <w:rsid w:val="0074157B"/>
    <w:rsid w:val="0074369F"/>
    <w:rsid w:val="00743A72"/>
    <w:rsid w:val="0074593D"/>
    <w:rsid w:val="00746B8C"/>
    <w:rsid w:val="007515A1"/>
    <w:rsid w:val="00751683"/>
    <w:rsid w:val="00752827"/>
    <w:rsid w:val="0075524B"/>
    <w:rsid w:val="0075774D"/>
    <w:rsid w:val="00762BB8"/>
    <w:rsid w:val="00772942"/>
    <w:rsid w:val="00773351"/>
    <w:rsid w:val="00776674"/>
    <w:rsid w:val="00780C43"/>
    <w:rsid w:val="007816CF"/>
    <w:rsid w:val="00783E97"/>
    <w:rsid w:val="00784648"/>
    <w:rsid w:val="00793189"/>
    <w:rsid w:val="00793D44"/>
    <w:rsid w:val="0079693B"/>
    <w:rsid w:val="00796AD5"/>
    <w:rsid w:val="007A0745"/>
    <w:rsid w:val="007A2FC2"/>
    <w:rsid w:val="007A41A1"/>
    <w:rsid w:val="007A66A3"/>
    <w:rsid w:val="007B06D6"/>
    <w:rsid w:val="007B17CB"/>
    <w:rsid w:val="007B2FDF"/>
    <w:rsid w:val="007B5208"/>
    <w:rsid w:val="007B6747"/>
    <w:rsid w:val="007B7CBD"/>
    <w:rsid w:val="007B7EEE"/>
    <w:rsid w:val="007C2EE8"/>
    <w:rsid w:val="007C2F0D"/>
    <w:rsid w:val="007C62FD"/>
    <w:rsid w:val="007C65F3"/>
    <w:rsid w:val="007C6BCC"/>
    <w:rsid w:val="007D18FA"/>
    <w:rsid w:val="007D1F09"/>
    <w:rsid w:val="007D37E4"/>
    <w:rsid w:val="007D7C5D"/>
    <w:rsid w:val="007E149B"/>
    <w:rsid w:val="007E4899"/>
    <w:rsid w:val="007F3492"/>
    <w:rsid w:val="007F3C13"/>
    <w:rsid w:val="007F3F03"/>
    <w:rsid w:val="007F552A"/>
    <w:rsid w:val="007F5F98"/>
    <w:rsid w:val="008001DC"/>
    <w:rsid w:val="00800F6F"/>
    <w:rsid w:val="008014BB"/>
    <w:rsid w:val="00803367"/>
    <w:rsid w:val="00805B88"/>
    <w:rsid w:val="008103F0"/>
    <w:rsid w:val="00815D42"/>
    <w:rsid w:val="0081671E"/>
    <w:rsid w:val="008175B7"/>
    <w:rsid w:val="0082336E"/>
    <w:rsid w:val="00824096"/>
    <w:rsid w:val="00825EB1"/>
    <w:rsid w:val="00826B0A"/>
    <w:rsid w:val="00830A47"/>
    <w:rsid w:val="00832F26"/>
    <w:rsid w:val="00833911"/>
    <w:rsid w:val="00840060"/>
    <w:rsid w:val="00846468"/>
    <w:rsid w:val="00852E41"/>
    <w:rsid w:val="00853D3D"/>
    <w:rsid w:val="00855CEE"/>
    <w:rsid w:val="008617B2"/>
    <w:rsid w:val="00862B7C"/>
    <w:rsid w:val="008654F3"/>
    <w:rsid w:val="00866E57"/>
    <w:rsid w:val="0087118D"/>
    <w:rsid w:val="00872033"/>
    <w:rsid w:val="00880869"/>
    <w:rsid w:val="008810AD"/>
    <w:rsid w:val="00883798"/>
    <w:rsid w:val="00884A8E"/>
    <w:rsid w:val="00885714"/>
    <w:rsid w:val="00886D3C"/>
    <w:rsid w:val="008900A8"/>
    <w:rsid w:val="00890F49"/>
    <w:rsid w:val="00891B53"/>
    <w:rsid w:val="00891F93"/>
    <w:rsid w:val="008947F7"/>
    <w:rsid w:val="008968CF"/>
    <w:rsid w:val="00897A3F"/>
    <w:rsid w:val="008A4894"/>
    <w:rsid w:val="008A621D"/>
    <w:rsid w:val="008A628A"/>
    <w:rsid w:val="008B016A"/>
    <w:rsid w:val="008B4230"/>
    <w:rsid w:val="008B5A1F"/>
    <w:rsid w:val="008B600D"/>
    <w:rsid w:val="008B7C16"/>
    <w:rsid w:val="008C4BC6"/>
    <w:rsid w:val="008D1437"/>
    <w:rsid w:val="008D2EE4"/>
    <w:rsid w:val="008D410D"/>
    <w:rsid w:val="008D53B7"/>
    <w:rsid w:val="008D767C"/>
    <w:rsid w:val="008D7868"/>
    <w:rsid w:val="008D7CDC"/>
    <w:rsid w:val="008E0869"/>
    <w:rsid w:val="008E35F7"/>
    <w:rsid w:val="008E49E4"/>
    <w:rsid w:val="008E6052"/>
    <w:rsid w:val="008F0022"/>
    <w:rsid w:val="008F26F1"/>
    <w:rsid w:val="00901334"/>
    <w:rsid w:val="0090226A"/>
    <w:rsid w:val="00903AAA"/>
    <w:rsid w:val="00905284"/>
    <w:rsid w:val="0092181D"/>
    <w:rsid w:val="0092262C"/>
    <w:rsid w:val="009266C9"/>
    <w:rsid w:val="00927D81"/>
    <w:rsid w:val="0093426E"/>
    <w:rsid w:val="0093472F"/>
    <w:rsid w:val="009362C1"/>
    <w:rsid w:val="009410BA"/>
    <w:rsid w:val="0094136F"/>
    <w:rsid w:val="00942D42"/>
    <w:rsid w:val="00944193"/>
    <w:rsid w:val="0094546E"/>
    <w:rsid w:val="009508F9"/>
    <w:rsid w:val="00954B89"/>
    <w:rsid w:val="00956934"/>
    <w:rsid w:val="009576A6"/>
    <w:rsid w:val="0095787D"/>
    <w:rsid w:val="00961946"/>
    <w:rsid w:val="00963DB4"/>
    <w:rsid w:val="00971A88"/>
    <w:rsid w:val="0097305D"/>
    <w:rsid w:val="00974F05"/>
    <w:rsid w:val="00981E0A"/>
    <w:rsid w:val="009847FA"/>
    <w:rsid w:val="00986B9C"/>
    <w:rsid w:val="00986D00"/>
    <w:rsid w:val="00990759"/>
    <w:rsid w:val="009927A8"/>
    <w:rsid w:val="00994D67"/>
    <w:rsid w:val="00996DC3"/>
    <w:rsid w:val="00997A07"/>
    <w:rsid w:val="009A0308"/>
    <w:rsid w:val="009A5D8A"/>
    <w:rsid w:val="009A7440"/>
    <w:rsid w:val="009B039D"/>
    <w:rsid w:val="009B0AB7"/>
    <w:rsid w:val="009C02A8"/>
    <w:rsid w:val="009C15D3"/>
    <w:rsid w:val="009C3364"/>
    <w:rsid w:val="009D1B73"/>
    <w:rsid w:val="009D1BDE"/>
    <w:rsid w:val="009D30D3"/>
    <w:rsid w:val="009D3AAF"/>
    <w:rsid w:val="009D435A"/>
    <w:rsid w:val="009D78AF"/>
    <w:rsid w:val="009E3E25"/>
    <w:rsid w:val="009E4B83"/>
    <w:rsid w:val="009E4EE8"/>
    <w:rsid w:val="009E68DC"/>
    <w:rsid w:val="009F143C"/>
    <w:rsid w:val="009F4A6A"/>
    <w:rsid w:val="009F708F"/>
    <w:rsid w:val="00A015D9"/>
    <w:rsid w:val="00A07EFA"/>
    <w:rsid w:val="00A10ED6"/>
    <w:rsid w:val="00A112BC"/>
    <w:rsid w:val="00A14374"/>
    <w:rsid w:val="00A14D1E"/>
    <w:rsid w:val="00A15CD0"/>
    <w:rsid w:val="00A1679C"/>
    <w:rsid w:val="00A2391A"/>
    <w:rsid w:val="00A31424"/>
    <w:rsid w:val="00A31E94"/>
    <w:rsid w:val="00A332A2"/>
    <w:rsid w:val="00A34FE3"/>
    <w:rsid w:val="00A3573E"/>
    <w:rsid w:val="00A35FB1"/>
    <w:rsid w:val="00A41DB5"/>
    <w:rsid w:val="00A4560B"/>
    <w:rsid w:val="00A46AEF"/>
    <w:rsid w:val="00A47DB1"/>
    <w:rsid w:val="00A51D3A"/>
    <w:rsid w:val="00A53C6B"/>
    <w:rsid w:val="00A71D5D"/>
    <w:rsid w:val="00A72010"/>
    <w:rsid w:val="00A772E6"/>
    <w:rsid w:val="00A823F6"/>
    <w:rsid w:val="00A84630"/>
    <w:rsid w:val="00A90A91"/>
    <w:rsid w:val="00A93E33"/>
    <w:rsid w:val="00A96788"/>
    <w:rsid w:val="00A96892"/>
    <w:rsid w:val="00A96CB8"/>
    <w:rsid w:val="00A97663"/>
    <w:rsid w:val="00AA2BCE"/>
    <w:rsid w:val="00AA3EB9"/>
    <w:rsid w:val="00AA5EFE"/>
    <w:rsid w:val="00AB158B"/>
    <w:rsid w:val="00AB25FB"/>
    <w:rsid w:val="00AB559A"/>
    <w:rsid w:val="00AB6CD1"/>
    <w:rsid w:val="00AB7087"/>
    <w:rsid w:val="00AB73E9"/>
    <w:rsid w:val="00AC2D1E"/>
    <w:rsid w:val="00AC6368"/>
    <w:rsid w:val="00AD4D1B"/>
    <w:rsid w:val="00AD57D4"/>
    <w:rsid w:val="00AE5E04"/>
    <w:rsid w:val="00AF0C76"/>
    <w:rsid w:val="00AF2195"/>
    <w:rsid w:val="00AF2545"/>
    <w:rsid w:val="00AF59E4"/>
    <w:rsid w:val="00AF5BCF"/>
    <w:rsid w:val="00AF7ABA"/>
    <w:rsid w:val="00B058C6"/>
    <w:rsid w:val="00B0592C"/>
    <w:rsid w:val="00B05F30"/>
    <w:rsid w:val="00B062EB"/>
    <w:rsid w:val="00B06D22"/>
    <w:rsid w:val="00B10789"/>
    <w:rsid w:val="00B11A85"/>
    <w:rsid w:val="00B11B50"/>
    <w:rsid w:val="00B13690"/>
    <w:rsid w:val="00B16B11"/>
    <w:rsid w:val="00B17650"/>
    <w:rsid w:val="00B23786"/>
    <w:rsid w:val="00B2487F"/>
    <w:rsid w:val="00B27738"/>
    <w:rsid w:val="00B2782C"/>
    <w:rsid w:val="00B27BE4"/>
    <w:rsid w:val="00B36556"/>
    <w:rsid w:val="00B378E4"/>
    <w:rsid w:val="00B37FBD"/>
    <w:rsid w:val="00B41277"/>
    <w:rsid w:val="00B4198C"/>
    <w:rsid w:val="00B41C5A"/>
    <w:rsid w:val="00B4337A"/>
    <w:rsid w:val="00B4435F"/>
    <w:rsid w:val="00B52419"/>
    <w:rsid w:val="00B5435B"/>
    <w:rsid w:val="00B54687"/>
    <w:rsid w:val="00B6197D"/>
    <w:rsid w:val="00B633B4"/>
    <w:rsid w:val="00B633F8"/>
    <w:rsid w:val="00B6450E"/>
    <w:rsid w:val="00B64BE4"/>
    <w:rsid w:val="00B7044E"/>
    <w:rsid w:val="00B81A06"/>
    <w:rsid w:val="00B82B01"/>
    <w:rsid w:val="00B834F3"/>
    <w:rsid w:val="00B86466"/>
    <w:rsid w:val="00B877DE"/>
    <w:rsid w:val="00B9119A"/>
    <w:rsid w:val="00B91DE4"/>
    <w:rsid w:val="00B934FB"/>
    <w:rsid w:val="00BA173C"/>
    <w:rsid w:val="00BA2ABE"/>
    <w:rsid w:val="00BA7315"/>
    <w:rsid w:val="00BB091D"/>
    <w:rsid w:val="00BB1E49"/>
    <w:rsid w:val="00BB6E38"/>
    <w:rsid w:val="00BC4C46"/>
    <w:rsid w:val="00BC7573"/>
    <w:rsid w:val="00BD00C7"/>
    <w:rsid w:val="00BD425B"/>
    <w:rsid w:val="00BD48A4"/>
    <w:rsid w:val="00BE2E9D"/>
    <w:rsid w:val="00BE5553"/>
    <w:rsid w:val="00BE6542"/>
    <w:rsid w:val="00BE6C6F"/>
    <w:rsid w:val="00BE79F9"/>
    <w:rsid w:val="00BE7E51"/>
    <w:rsid w:val="00BF0A5E"/>
    <w:rsid w:val="00BF260A"/>
    <w:rsid w:val="00BF71BB"/>
    <w:rsid w:val="00C00019"/>
    <w:rsid w:val="00C00D17"/>
    <w:rsid w:val="00C02C0B"/>
    <w:rsid w:val="00C02CA9"/>
    <w:rsid w:val="00C04FA9"/>
    <w:rsid w:val="00C06637"/>
    <w:rsid w:val="00C115E7"/>
    <w:rsid w:val="00C11804"/>
    <w:rsid w:val="00C23DFB"/>
    <w:rsid w:val="00C25D8D"/>
    <w:rsid w:val="00C27605"/>
    <w:rsid w:val="00C35E7F"/>
    <w:rsid w:val="00C41BF5"/>
    <w:rsid w:val="00C43BDC"/>
    <w:rsid w:val="00C450CD"/>
    <w:rsid w:val="00C5602A"/>
    <w:rsid w:val="00C5629C"/>
    <w:rsid w:val="00C613E6"/>
    <w:rsid w:val="00C61F70"/>
    <w:rsid w:val="00C642A1"/>
    <w:rsid w:val="00C6469E"/>
    <w:rsid w:val="00C64E7B"/>
    <w:rsid w:val="00C65525"/>
    <w:rsid w:val="00C657C0"/>
    <w:rsid w:val="00C65DC6"/>
    <w:rsid w:val="00C66CEC"/>
    <w:rsid w:val="00C71675"/>
    <w:rsid w:val="00C740F1"/>
    <w:rsid w:val="00C7507E"/>
    <w:rsid w:val="00C76FCD"/>
    <w:rsid w:val="00C84041"/>
    <w:rsid w:val="00C846B1"/>
    <w:rsid w:val="00C846C4"/>
    <w:rsid w:val="00C850A6"/>
    <w:rsid w:val="00C85C10"/>
    <w:rsid w:val="00C9644C"/>
    <w:rsid w:val="00CA2821"/>
    <w:rsid w:val="00CA2A3B"/>
    <w:rsid w:val="00CB12F6"/>
    <w:rsid w:val="00CB2028"/>
    <w:rsid w:val="00CB3F9C"/>
    <w:rsid w:val="00CB77DA"/>
    <w:rsid w:val="00CB7A8C"/>
    <w:rsid w:val="00CB7F27"/>
    <w:rsid w:val="00CC15C6"/>
    <w:rsid w:val="00CC1710"/>
    <w:rsid w:val="00CC2FCB"/>
    <w:rsid w:val="00CC313D"/>
    <w:rsid w:val="00CC46C5"/>
    <w:rsid w:val="00CC534A"/>
    <w:rsid w:val="00CD06C5"/>
    <w:rsid w:val="00CD1B1C"/>
    <w:rsid w:val="00CD3E14"/>
    <w:rsid w:val="00CD4776"/>
    <w:rsid w:val="00CD47BE"/>
    <w:rsid w:val="00CD5985"/>
    <w:rsid w:val="00CE1471"/>
    <w:rsid w:val="00CE2F0A"/>
    <w:rsid w:val="00CE3F93"/>
    <w:rsid w:val="00CE7A95"/>
    <w:rsid w:val="00CF162C"/>
    <w:rsid w:val="00CF4B0D"/>
    <w:rsid w:val="00CF4B3E"/>
    <w:rsid w:val="00D00E0B"/>
    <w:rsid w:val="00D01A20"/>
    <w:rsid w:val="00D0339B"/>
    <w:rsid w:val="00D06FEA"/>
    <w:rsid w:val="00D103CD"/>
    <w:rsid w:val="00D13C9B"/>
    <w:rsid w:val="00D162EF"/>
    <w:rsid w:val="00D16FEE"/>
    <w:rsid w:val="00D17B83"/>
    <w:rsid w:val="00D22823"/>
    <w:rsid w:val="00D2366D"/>
    <w:rsid w:val="00D26374"/>
    <w:rsid w:val="00D27F15"/>
    <w:rsid w:val="00D30CAF"/>
    <w:rsid w:val="00D32307"/>
    <w:rsid w:val="00D40D16"/>
    <w:rsid w:val="00D44EC6"/>
    <w:rsid w:val="00D45E71"/>
    <w:rsid w:val="00D46EDB"/>
    <w:rsid w:val="00D477F7"/>
    <w:rsid w:val="00D504A2"/>
    <w:rsid w:val="00D57E48"/>
    <w:rsid w:val="00D605B2"/>
    <w:rsid w:val="00D61D37"/>
    <w:rsid w:val="00D64ECE"/>
    <w:rsid w:val="00D669EC"/>
    <w:rsid w:val="00D73C50"/>
    <w:rsid w:val="00D7682B"/>
    <w:rsid w:val="00D77442"/>
    <w:rsid w:val="00D7761F"/>
    <w:rsid w:val="00D77BB3"/>
    <w:rsid w:val="00D80371"/>
    <w:rsid w:val="00D835D0"/>
    <w:rsid w:val="00D861CF"/>
    <w:rsid w:val="00D86D96"/>
    <w:rsid w:val="00D8757C"/>
    <w:rsid w:val="00D906C7"/>
    <w:rsid w:val="00D94E38"/>
    <w:rsid w:val="00D96072"/>
    <w:rsid w:val="00D9620A"/>
    <w:rsid w:val="00D96E4B"/>
    <w:rsid w:val="00D97E81"/>
    <w:rsid w:val="00DA0A1F"/>
    <w:rsid w:val="00DA2536"/>
    <w:rsid w:val="00DA3976"/>
    <w:rsid w:val="00DB161B"/>
    <w:rsid w:val="00DB304C"/>
    <w:rsid w:val="00DB576B"/>
    <w:rsid w:val="00DB725C"/>
    <w:rsid w:val="00DB7A55"/>
    <w:rsid w:val="00DB7E1B"/>
    <w:rsid w:val="00DC01CD"/>
    <w:rsid w:val="00DC36AE"/>
    <w:rsid w:val="00DC607D"/>
    <w:rsid w:val="00DC67E0"/>
    <w:rsid w:val="00DD0A39"/>
    <w:rsid w:val="00DD29E9"/>
    <w:rsid w:val="00DD5D0C"/>
    <w:rsid w:val="00DD6C09"/>
    <w:rsid w:val="00DE2F4B"/>
    <w:rsid w:val="00DE451F"/>
    <w:rsid w:val="00DF18B1"/>
    <w:rsid w:val="00DF7902"/>
    <w:rsid w:val="00E02762"/>
    <w:rsid w:val="00E02850"/>
    <w:rsid w:val="00E11F29"/>
    <w:rsid w:val="00E153DE"/>
    <w:rsid w:val="00E15464"/>
    <w:rsid w:val="00E16BF0"/>
    <w:rsid w:val="00E17E2E"/>
    <w:rsid w:val="00E20925"/>
    <w:rsid w:val="00E2416B"/>
    <w:rsid w:val="00E26B2E"/>
    <w:rsid w:val="00E328D3"/>
    <w:rsid w:val="00E34674"/>
    <w:rsid w:val="00E528CC"/>
    <w:rsid w:val="00E55955"/>
    <w:rsid w:val="00E5688E"/>
    <w:rsid w:val="00E56E0F"/>
    <w:rsid w:val="00E57646"/>
    <w:rsid w:val="00E658D6"/>
    <w:rsid w:val="00E66528"/>
    <w:rsid w:val="00E67B6E"/>
    <w:rsid w:val="00E67F95"/>
    <w:rsid w:val="00E7314D"/>
    <w:rsid w:val="00E750F1"/>
    <w:rsid w:val="00E76914"/>
    <w:rsid w:val="00E845AD"/>
    <w:rsid w:val="00E905FF"/>
    <w:rsid w:val="00E957A6"/>
    <w:rsid w:val="00EA3B54"/>
    <w:rsid w:val="00EA4A22"/>
    <w:rsid w:val="00EA6088"/>
    <w:rsid w:val="00EA7E64"/>
    <w:rsid w:val="00EB0700"/>
    <w:rsid w:val="00EB31BC"/>
    <w:rsid w:val="00EB5CEE"/>
    <w:rsid w:val="00EB6DF1"/>
    <w:rsid w:val="00EC084D"/>
    <w:rsid w:val="00EC5796"/>
    <w:rsid w:val="00ED0295"/>
    <w:rsid w:val="00ED128F"/>
    <w:rsid w:val="00ED234B"/>
    <w:rsid w:val="00ED3569"/>
    <w:rsid w:val="00ED4710"/>
    <w:rsid w:val="00ED7A9A"/>
    <w:rsid w:val="00ED7D4D"/>
    <w:rsid w:val="00EE38C7"/>
    <w:rsid w:val="00EE3F78"/>
    <w:rsid w:val="00EE50FC"/>
    <w:rsid w:val="00EE7F18"/>
    <w:rsid w:val="00EF3549"/>
    <w:rsid w:val="00EF71CD"/>
    <w:rsid w:val="00F06B54"/>
    <w:rsid w:val="00F06F53"/>
    <w:rsid w:val="00F06F78"/>
    <w:rsid w:val="00F12C3F"/>
    <w:rsid w:val="00F14B4F"/>
    <w:rsid w:val="00F15B5F"/>
    <w:rsid w:val="00F15D49"/>
    <w:rsid w:val="00F1629E"/>
    <w:rsid w:val="00F17423"/>
    <w:rsid w:val="00F2040D"/>
    <w:rsid w:val="00F20EA1"/>
    <w:rsid w:val="00F22503"/>
    <w:rsid w:val="00F23F67"/>
    <w:rsid w:val="00F25F52"/>
    <w:rsid w:val="00F31F3E"/>
    <w:rsid w:val="00F3599D"/>
    <w:rsid w:val="00F46C32"/>
    <w:rsid w:val="00F47DDC"/>
    <w:rsid w:val="00F549D6"/>
    <w:rsid w:val="00F60CF2"/>
    <w:rsid w:val="00F60EB5"/>
    <w:rsid w:val="00F63590"/>
    <w:rsid w:val="00F6419B"/>
    <w:rsid w:val="00F664CA"/>
    <w:rsid w:val="00F67AA7"/>
    <w:rsid w:val="00F719AA"/>
    <w:rsid w:val="00F71DA1"/>
    <w:rsid w:val="00F733D5"/>
    <w:rsid w:val="00F74773"/>
    <w:rsid w:val="00F752F5"/>
    <w:rsid w:val="00F76275"/>
    <w:rsid w:val="00F7637E"/>
    <w:rsid w:val="00F81BD0"/>
    <w:rsid w:val="00F8572B"/>
    <w:rsid w:val="00F85D68"/>
    <w:rsid w:val="00F91E84"/>
    <w:rsid w:val="00F927F0"/>
    <w:rsid w:val="00F933DB"/>
    <w:rsid w:val="00F958E6"/>
    <w:rsid w:val="00F97DF9"/>
    <w:rsid w:val="00FA00EE"/>
    <w:rsid w:val="00FA0EE1"/>
    <w:rsid w:val="00FA3662"/>
    <w:rsid w:val="00FA3A2D"/>
    <w:rsid w:val="00FA6E0F"/>
    <w:rsid w:val="00FA7411"/>
    <w:rsid w:val="00FB23DB"/>
    <w:rsid w:val="00FB32BE"/>
    <w:rsid w:val="00FC1745"/>
    <w:rsid w:val="00FC1A13"/>
    <w:rsid w:val="00FC449F"/>
    <w:rsid w:val="00FC6528"/>
    <w:rsid w:val="00FD3A89"/>
    <w:rsid w:val="00FD61DC"/>
    <w:rsid w:val="00FE0DAB"/>
    <w:rsid w:val="00FE1946"/>
    <w:rsid w:val="00FE3D86"/>
    <w:rsid w:val="00FE69C1"/>
    <w:rsid w:val="00FF03ED"/>
    <w:rsid w:val="00FF0FDC"/>
    <w:rsid w:val="00FF3997"/>
    <w:rsid w:val="00FF3FEA"/>
    <w:rsid w:val="00FF4BF2"/>
    <w:rsid w:val="00FF4E39"/>
    <w:rsid w:val="00F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59B54"/>
  <w15:docId w15:val="{D0DF9765-BDA7-478C-8EFE-4A68B666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720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661CC6"/>
    <w:pPr>
      <w:spacing w:after="220"/>
      <w:jc w:val="center"/>
      <w:outlineLvl w:val="0"/>
    </w:pPr>
    <w:rPr>
      <w:rFonts w:ascii="Arial" w:hAnsi="Arial"/>
      <w:b/>
      <w:color w:val="404040" w:themeColor="text1" w:themeTint="BF"/>
      <w:sz w:val="22"/>
    </w:rPr>
  </w:style>
  <w:style w:type="paragraph" w:styleId="Ttulo2">
    <w:name w:val="heading 2"/>
    <w:basedOn w:val="Ttulo-base"/>
    <w:next w:val="Textoindependiente"/>
    <w:qFormat/>
    <w:rsid w:val="00645720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qFormat/>
    <w:rsid w:val="00645720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645720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qFormat/>
    <w:rsid w:val="00645720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645720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645720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645720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6457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645720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semiHidden/>
    <w:rsid w:val="00645720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link w:val="TextoindependienteCar"/>
    <w:semiHidden/>
    <w:rsid w:val="00645720"/>
    <w:pPr>
      <w:spacing w:after="220" w:line="220" w:lineRule="atLeast"/>
    </w:pPr>
  </w:style>
  <w:style w:type="paragraph" w:customStyle="1" w:styleId="ListaCC">
    <w:name w:val="Lista CC."/>
    <w:basedOn w:val="Normal"/>
    <w:rsid w:val="00645720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645720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645720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645720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645720"/>
    <w:pPr>
      <w:spacing w:after="220" w:line="220" w:lineRule="atLeast"/>
    </w:pPr>
  </w:style>
  <w:style w:type="character" w:styleId="nfasis">
    <w:name w:val="Emphasis"/>
    <w:qFormat/>
    <w:rsid w:val="00645720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645720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645720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645720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645720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645720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645720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645720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645720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645720"/>
    <w:pPr>
      <w:spacing w:before="0"/>
    </w:pPr>
  </w:style>
  <w:style w:type="paragraph" w:customStyle="1" w:styleId="Firmapuesto">
    <w:name w:val="Firma puesto"/>
    <w:basedOn w:val="Firma"/>
    <w:next w:val="Firmaorganizacin"/>
    <w:rsid w:val="00645720"/>
    <w:pPr>
      <w:spacing w:before="0"/>
    </w:pPr>
  </w:style>
  <w:style w:type="character" w:customStyle="1" w:styleId="Eslogan">
    <w:name w:val="Eslogan"/>
    <w:basedOn w:val="Fuentedeprrafopredeter"/>
    <w:rsid w:val="00645720"/>
    <w:rPr>
      <w:rFonts w:ascii="Arial Black" w:hAnsi="Arial Black"/>
      <w:sz w:val="18"/>
    </w:rPr>
  </w:style>
  <w:style w:type="paragraph" w:customStyle="1" w:styleId="Lneadeasunto">
    <w:name w:val="Línea de asunto"/>
    <w:basedOn w:val="Normal"/>
    <w:next w:val="Textoindependiente"/>
    <w:rsid w:val="00645720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645720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645720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645720"/>
    <w:pPr>
      <w:ind w:left="360" w:hanging="360"/>
    </w:pPr>
  </w:style>
  <w:style w:type="paragraph" w:styleId="Listaconvietas">
    <w:name w:val="List Bullet"/>
    <w:basedOn w:val="Lista"/>
    <w:autoRedefine/>
    <w:semiHidden/>
    <w:rsid w:val="00645720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645720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645720"/>
  </w:style>
  <w:style w:type="character" w:styleId="CitaHTML">
    <w:name w:val="HTML Cite"/>
    <w:basedOn w:val="Fuentedeprrafopredeter"/>
    <w:semiHidden/>
    <w:rsid w:val="00645720"/>
    <w:rPr>
      <w:i/>
      <w:iCs/>
    </w:rPr>
  </w:style>
  <w:style w:type="character" w:styleId="CdigoHTML">
    <w:name w:val="HTML Code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semiHidden/>
    <w:rsid w:val="00645720"/>
    <w:pPr>
      <w:spacing w:after="120"/>
      <w:ind w:left="283"/>
    </w:pPr>
  </w:style>
  <w:style w:type="paragraph" w:styleId="Continuarlista2">
    <w:name w:val="List Continue 2"/>
    <w:basedOn w:val="Normal"/>
    <w:semiHidden/>
    <w:rsid w:val="00645720"/>
    <w:pPr>
      <w:spacing w:after="120"/>
      <w:ind w:left="566"/>
    </w:pPr>
  </w:style>
  <w:style w:type="paragraph" w:styleId="Continuarlista3">
    <w:name w:val="List Continue 3"/>
    <w:basedOn w:val="Normal"/>
    <w:semiHidden/>
    <w:rsid w:val="00645720"/>
    <w:pPr>
      <w:spacing w:after="120"/>
      <w:ind w:left="849"/>
    </w:pPr>
  </w:style>
  <w:style w:type="paragraph" w:styleId="Continuarlista4">
    <w:name w:val="List Continue 4"/>
    <w:basedOn w:val="Normal"/>
    <w:semiHidden/>
    <w:rsid w:val="00645720"/>
    <w:pPr>
      <w:spacing w:after="120"/>
      <w:ind w:left="1132"/>
    </w:pPr>
  </w:style>
  <w:style w:type="paragraph" w:styleId="Continuarlista5">
    <w:name w:val="List Continue 5"/>
    <w:basedOn w:val="Normal"/>
    <w:semiHidden/>
    <w:rsid w:val="00645720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645720"/>
    <w:rPr>
      <w:i/>
      <w:iCs/>
    </w:rPr>
  </w:style>
  <w:style w:type="paragraph" w:styleId="DireccinHTML">
    <w:name w:val="HTML Address"/>
    <w:basedOn w:val="Normal"/>
    <w:link w:val="DireccinHTMLCar"/>
    <w:semiHidden/>
    <w:rsid w:val="00645720"/>
    <w:rPr>
      <w:i/>
      <w:iCs/>
    </w:rPr>
  </w:style>
  <w:style w:type="paragraph" w:styleId="Direccinsobre">
    <w:name w:val="envelope address"/>
    <w:basedOn w:val="Normal"/>
    <w:semiHidden/>
    <w:rsid w:val="00645720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645720"/>
    <w:rPr>
      <w:rFonts w:ascii="Courier New" w:hAnsi="Courier New"/>
    </w:rPr>
  </w:style>
  <w:style w:type="paragraph" w:styleId="Encabezadodelista">
    <w:name w:val="toa heading"/>
    <w:basedOn w:val="Normal"/>
    <w:next w:val="Normal"/>
    <w:semiHidden/>
    <w:rsid w:val="00645720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64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645720"/>
  </w:style>
  <w:style w:type="paragraph" w:styleId="Descripcin">
    <w:name w:val="caption"/>
    <w:basedOn w:val="Normal"/>
    <w:next w:val="Normal"/>
    <w:qFormat/>
    <w:rsid w:val="00645720"/>
    <w:pPr>
      <w:spacing w:before="120" w:after="120"/>
    </w:pPr>
    <w:rPr>
      <w:b/>
      <w:bCs/>
    </w:rPr>
  </w:style>
  <w:style w:type="paragraph" w:styleId="Firmadecorreoelectrnico">
    <w:name w:val="E-mail Signature"/>
    <w:basedOn w:val="Normal"/>
    <w:semiHidden/>
    <w:rsid w:val="00645720"/>
  </w:style>
  <w:style w:type="character" w:styleId="Hipervnculo">
    <w:name w:val="Hyperlink"/>
    <w:basedOn w:val="Fuentedeprrafopredeter"/>
    <w:semiHidden/>
    <w:rsid w:val="00645720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645720"/>
    <w:rPr>
      <w:color w:val="800080"/>
      <w:u w:val="single"/>
    </w:rPr>
  </w:style>
  <w:style w:type="paragraph" w:styleId="HTMLconformatoprevio">
    <w:name w:val="HTML Preformatted"/>
    <w:basedOn w:val="Normal"/>
    <w:semiHidden/>
    <w:rsid w:val="00645720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645720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645720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645720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645720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645720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645720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645720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645720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645720"/>
    <w:pPr>
      <w:ind w:left="1800" w:hanging="200"/>
    </w:pPr>
  </w:style>
  <w:style w:type="paragraph" w:styleId="Lista2">
    <w:name w:val="List 2"/>
    <w:basedOn w:val="Normal"/>
    <w:semiHidden/>
    <w:rsid w:val="00645720"/>
    <w:pPr>
      <w:ind w:left="566" w:hanging="283"/>
    </w:pPr>
  </w:style>
  <w:style w:type="paragraph" w:styleId="Lista3">
    <w:name w:val="List 3"/>
    <w:basedOn w:val="Normal"/>
    <w:semiHidden/>
    <w:rsid w:val="00645720"/>
    <w:pPr>
      <w:ind w:left="849" w:hanging="283"/>
    </w:pPr>
  </w:style>
  <w:style w:type="paragraph" w:styleId="Lista4">
    <w:name w:val="List 4"/>
    <w:basedOn w:val="Normal"/>
    <w:semiHidden/>
    <w:rsid w:val="00645720"/>
    <w:pPr>
      <w:ind w:left="1132" w:hanging="283"/>
    </w:pPr>
  </w:style>
  <w:style w:type="paragraph" w:styleId="Lista5">
    <w:name w:val="List 5"/>
    <w:basedOn w:val="Normal"/>
    <w:semiHidden/>
    <w:rsid w:val="00645720"/>
    <w:pPr>
      <w:ind w:left="1415" w:hanging="283"/>
    </w:pPr>
  </w:style>
  <w:style w:type="paragraph" w:styleId="Listaconnmeros2">
    <w:name w:val="List Number 2"/>
    <w:basedOn w:val="Normal"/>
    <w:semiHidden/>
    <w:rsid w:val="00645720"/>
    <w:pPr>
      <w:numPr>
        <w:numId w:val="5"/>
      </w:numPr>
    </w:pPr>
  </w:style>
  <w:style w:type="paragraph" w:styleId="Listaconnmeros3">
    <w:name w:val="List Number 3"/>
    <w:basedOn w:val="Normal"/>
    <w:semiHidden/>
    <w:rsid w:val="00645720"/>
    <w:pPr>
      <w:numPr>
        <w:numId w:val="6"/>
      </w:numPr>
    </w:pPr>
  </w:style>
  <w:style w:type="paragraph" w:styleId="Listaconnmeros4">
    <w:name w:val="List Number 4"/>
    <w:basedOn w:val="Normal"/>
    <w:semiHidden/>
    <w:rsid w:val="00645720"/>
    <w:pPr>
      <w:numPr>
        <w:numId w:val="7"/>
      </w:numPr>
    </w:pPr>
  </w:style>
  <w:style w:type="paragraph" w:styleId="Listaconnmeros5">
    <w:name w:val="List Number 5"/>
    <w:basedOn w:val="Normal"/>
    <w:semiHidden/>
    <w:rsid w:val="00645720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645720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645720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645720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645720"/>
    <w:pPr>
      <w:numPr>
        <w:numId w:val="12"/>
      </w:numPr>
    </w:pPr>
  </w:style>
  <w:style w:type="paragraph" w:styleId="Mapadeldocumento">
    <w:name w:val="Document Map"/>
    <w:basedOn w:val="Normal"/>
    <w:semiHidden/>
    <w:rsid w:val="00645720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645720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645720"/>
  </w:style>
  <w:style w:type="character" w:styleId="Nmerodepgina">
    <w:name w:val="page number"/>
    <w:basedOn w:val="Fuentedeprrafopredeter"/>
    <w:semiHidden/>
    <w:rsid w:val="00645720"/>
  </w:style>
  <w:style w:type="character" w:styleId="Refdecomentario">
    <w:name w:val="annotation reference"/>
    <w:basedOn w:val="Fuentedeprrafopredeter"/>
    <w:semiHidden/>
    <w:rsid w:val="00645720"/>
    <w:rPr>
      <w:sz w:val="16"/>
      <w:szCs w:val="16"/>
    </w:rPr>
  </w:style>
  <w:style w:type="character" w:styleId="Refdenotaalfinal">
    <w:name w:val="endnote reference"/>
    <w:basedOn w:val="Fuentedeprrafopredeter"/>
    <w:semiHidden/>
    <w:rsid w:val="00645720"/>
    <w:rPr>
      <w:vertAlign w:val="superscript"/>
    </w:rPr>
  </w:style>
  <w:style w:type="character" w:styleId="Refdenotaalpie">
    <w:name w:val="footnote reference"/>
    <w:basedOn w:val="Fuentedeprrafopredeter"/>
    <w:semiHidden/>
    <w:rsid w:val="00645720"/>
    <w:rPr>
      <w:vertAlign w:val="superscript"/>
    </w:rPr>
  </w:style>
  <w:style w:type="paragraph" w:styleId="Remitedesobre">
    <w:name w:val="envelope return"/>
    <w:basedOn w:val="Normal"/>
    <w:semiHidden/>
    <w:rsid w:val="00645720"/>
    <w:rPr>
      <w:rFonts w:cs="Arial"/>
    </w:rPr>
  </w:style>
  <w:style w:type="paragraph" w:styleId="Sangra2detindependiente">
    <w:name w:val="Body Text Indent 2"/>
    <w:basedOn w:val="Normal"/>
    <w:semiHidden/>
    <w:rsid w:val="00645720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645720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645720"/>
    <w:pPr>
      <w:spacing w:after="120"/>
      <w:ind w:left="283"/>
    </w:pPr>
  </w:style>
  <w:style w:type="paragraph" w:styleId="Sangranormal">
    <w:name w:val="Normal Indent"/>
    <w:basedOn w:val="Normal"/>
    <w:semiHidden/>
    <w:rsid w:val="00645720"/>
    <w:pPr>
      <w:ind w:left="708"/>
    </w:pPr>
  </w:style>
  <w:style w:type="paragraph" w:styleId="Subttulo">
    <w:name w:val="Subtitle"/>
    <w:basedOn w:val="Normal"/>
    <w:qFormat/>
    <w:rsid w:val="00645720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645720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645720"/>
  </w:style>
  <w:style w:type="paragraph" w:styleId="TDC2">
    <w:name w:val="toc 2"/>
    <w:basedOn w:val="Normal"/>
    <w:next w:val="Normal"/>
    <w:autoRedefine/>
    <w:semiHidden/>
    <w:rsid w:val="00645720"/>
    <w:pPr>
      <w:ind w:left="200"/>
    </w:pPr>
  </w:style>
  <w:style w:type="paragraph" w:styleId="TDC3">
    <w:name w:val="toc 3"/>
    <w:basedOn w:val="Normal"/>
    <w:next w:val="Normal"/>
    <w:autoRedefine/>
    <w:semiHidden/>
    <w:rsid w:val="00645720"/>
    <w:pPr>
      <w:ind w:left="400"/>
    </w:pPr>
  </w:style>
  <w:style w:type="paragraph" w:styleId="TDC4">
    <w:name w:val="toc 4"/>
    <w:basedOn w:val="Normal"/>
    <w:next w:val="Normal"/>
    <w:autoRedefine/>
    <w:semiHidden/>
    <w:rsid w:val="00645720"/>
    <w:pPr>
      <w:ind w:left="600"/>
    </w:pPr>
  </w:style>
  <w:style w:type="paragraph" w:styleId="TDC5">
    <w:name w:val="toc 5"/>
    <w:basedOn w:val="Normal"/>
    <w:next w:val="Normal"/>
    <w:autoRedefine/>
    <w:semiHidden/>
    <w:rsid w:val="00645720"/>
    <w:pPr>
      <w:ind w:left="800"/>
    </w:pPr>
  </w:style>
  <w:style w:type="paragraph" w:styleId="TDC6">
    <w:name w:val="toc 6"/>
    <w:basedOn w:val="Normal"/>
    <w:next w:val="Normal"/>
    <w:autoRedefine/>
    <w:semiHidden/>
    <w:rsid w:val="00645720"/>
    <w:pPr>
      <w:ind w:left="1000"/>
    </w:pPr>
  </w:style>
  <w:style w:type="paragraph" w:styleId="TDC7">
    <w:name w:val="toc 7"/>
    <w:basedOn w:val="Normal"/>
    <w:next w:val="Normal"/>
    <w:autoRedefine/>
    <w:semiHidden/>
    <w:rsid w:val="00645720"/>
    <w:pPr>
      <w:ind w:left="1200"/>
    </w:pPr>
  </w:style>
  <w:style w:type="paragraph" w:styleId="TDC8">
    <w:name w:val="toc 8"/>
    <w:basedOn w:val="Normal"/>
    <w:next w:val="Normal"/>
    <w:autoRedefine/>
    <w:semiHidden/>
    <w:rsid w:val="00645720"/>
    <w:pPr>
      <w:ind w:left="1400"/>
    </w:pPr>
  </w:style>
  <w:style w:type="paragraph" w:styleId="TDC9">
    <w:name w:val="toc 9"/>
    <w:basedOn w:val="Normal"/>
    <w:next w:val="Normal"/>
    <w:autoRedefine/>
    <w:semiHidden/>
    <w:rsid w:val="00645720"/>
    <w:pPr>
      <w:ind w:left="1600"/>
    </w:pPr>
  </w:style>
  <w:style w:type="character" w:styleId="TecladoHTML">
    <w:name w:val="HTML Keyboard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Textocomentario">
    <w:name w:val="annotation text"/>
    <w:basedOn w:val="Normal"/>
    <w:semiHidden/>
    <w:rsid w:val="00645720"/>
  </w:style>
  <w:style w:type="paragraph" w:styleId="Textoconsangra">
    <w:name w:val="table of authorities"/>
    <w:basedOn w:val="Normal"/>
    <w:next w:val="Normal"/>
    <w:semiHidden/>
    <w:rsid w:val="00645720"/>
    <w:pPr>
      <w:ind w:left="200" w:hanging="200"/>
    </w:pPr>
  </w:style>
  <w:style w:type="paragraph" w:styleId="Textodebloque">
    <w:name w:val="Block Text"/>
    <w:basedOn w:val="Normal"/>
    <w:semiHidden/>
    <w:rsid w:val="00645720"/>
    <w:pPr>
      <w:spacing w:after="120"/>
      <w:ind w:left="1440" w:right="1440"/>
    </w:pPr>
  </w:style>
  <w:style w:type="character" w:styleId="Fuerte">
    <w:name w:val="Strong"/>
    <w:basedOn w:val="Fuentedeprrafopredeter"/>
    <w:uiPriority w:val="22"/>
    <w:qFormat/>
    <w:rsid w:val="00645720"/>
    <w:rPr>
      <w:b/>
      <w:bCs/>
    </w:rPr>
  </w:style>
  <w:style w:type="paragraph" w:styleId="Textoindependiente2">
    <w:name w:val="Body Text 2"/>
    <w:basedOn w:val="Normal"/>
    <w:semiHidden/>
    <w:rsid w:val="00645720"/>
    <w:pPr>
      <w:spacing w:after="120" w:line="480" w:lineRule="auto"/>
    </w:pPr>
  </w:style>
  <w:style w:type="paragraph" w:styleId="Textoindependiente3">
    <w:name w:val="Body Text 3"/>
    <w:basedOn w:val="Normal"/>
    <w:semiHidden/>
    <w:rsid w:val="00645720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645720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645720"/>
    <w:pPr>
      <w:ind w:firstLine="210"/>
    </w:pPr>
  </w:style>
  <w:style w:type="paragraph" w:styleId="Textomacro">
    <w:name w:val="macro"/>
    <w:semiHidden/>
    <w:rsid w:val="0064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645720"/>
  </w:style>
  <w:style w:type="paragraph" w:styleId="Textonotapie">
    <w:name w:val="footnote text"/>
    <w:basedOn w:val="Normal"/>
    <w:semiHidden/>
    <w:rsid w:val="00645720"/>
  </w:style>
  <w:style w:type="paragraph" w:styleId="Textosinformato">
    <w:name w:val="Plain Text"/>
    <w:basedOn w:val="Normal"/>
    <w:semiHidden/>
    <w:rsid w:val="00645720"/>
    <w:rPr>
      <w:rFonts w:ascii="Courier New" w:hAnsi="Courier New" w:cs="Courier New"/>
    </w:rPr>
  </w:style>
  <w:style w:type="paragraph" w:styleId="Ttulo">
    <w:name w:val="Title"/>
    <w:basedOn w:val="Normal"/>
    <w:qFormat/>
    <w:rsid w:val="0064572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645720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645720"/>
    <w:rPr>
      <w:i/>
      <w:iCs/>
    </w:rPr>
  </w:style>
  <w:style w:type="paragraph" w:customStyle="1" w:styleId="creg">
    <w:name w:val="creg"/>
    <w:basedOn w:val="Normal"/>
    <w:rsid w:val="00645720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645720"/>
    <w:pPr>
      <w:spacing w:after="0" w:line="240" w:lineRule="auto"/>
    </w:pPr>
    <w:rPr>
      <w:rFonts w:cs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1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B3D"/>
    <w:rPr>
      <w:rFonts w:ascii="Tahoma" w:eastAsia="Times New Roman" w:hAnsi="Tahoma" w:cs="Tahoma"/>
      <w:spacing w:val="-5"/>
      <w:sz w:val="16"/>
      <w:szCs w:val="16"/>
      <w:lang w:eastAsia="en-US"/>
    </w:rPr>
  </w:style>
  <w:style w:type="character" w:customStyle="1" w:styleId="PiedepginaCar">
    <w:name w:val="Pie de página Car"/>
    <w:link w:val="Piedepgina"/>
    <w:uiPriority w:val="99"/>
    <w:rsid w:val="002624C3"/>
    <w:rPr>
      <w:rFonts w:ascii="Arial" w:eastAsia="Times New Roman" w:hAnsi="Arial"/>
      <w:spacing w:val="-5"/>
      <w:lang w:eastAsia="en-US"/>
    </w:rPr>
  </w:style>
  <w:style w:type="paragraph" w:customStyle="1" w:styleId="Cuadrculamedia1-nfasis21">
    <w:name w:val="Cuadrícula media 1 - Énfasis 21"/>
    <w:basedOn w:val="Normal"/>
    <w:link w:val="Cuadrculamedia1-nfasis2Car"/>
    <w:uiPriority w:val="34"/>
    <w:qFormat/>
    <w:rsid w:val="005F67EE"/>
    <w:pPr>
      <w:ind w:left="708"/>
    </w:pPr>
    <w:rPr>
      <w:rFonts w:ascii="Times New Roman" w:hAnsi="Times New Roman"/>
      <w:spacing w:val="0"/>
      <w:sz w:val="24"/>
      <w:lang w:val="es-ES_tradnl" w:eastAsia="es-ES"/>
    </w:rPr>
  </w:style>
  <w:style w:type="character" w:customStyle="1" w:styleId="Cuadrculamedia1-nfasis2Car">
    <w:name w:val="Cuadrícula media 1 - Énfasis 2 Car"/>
    <w:link w:val="Cuadrculamedia1-nfasis21"/>
    <w:uiPriority w:val="34"/>
    <w:rsid w:val="005F67EE"/>
    <w:rPr>
      <w:rFonts w:eastAsia="Times New Roman"/>
      <w:sz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33A0A"/>
    <w:rPr>
      <w:rFonts w:ascii="Arial" w:eastAsia="Times New Roman" w:hAnsi="Arial"/>
      <w:spacing w:val="-5"/>
      <w:lang w:eastAsia="en-US"/>
    </w:rPr>
  </w:style>
  <w:style w:type="character" w:customStyle="1" w:styleId="EncabezadoCar">
    <w:name w:val="Encabezado Car"/>
    <w:aliases w:val="h Car,h8 Car,h9 Car,h10 Car,h18 Car,encabezado Car,Encabezado1 Car"/>
    <w:link w:val="Encabezado"/>
    <w:uiPriority w:val="99"/>
    <w:rsid w:val="00AF5BCF"/>
    <w:rPr>
      <w:rFonts w:ascii="Arial" w:eastAsia="Times New Roman" w:hAnsi="Arial"/>
      <w:spacing w:val="-5"/>
      <w:lang w:eastAsia="en-US"/>
    </w:rPr>
  </w:style>
  <w:style w:type="table" w:styleId="Tablaconcuadrcula">
    <w:name w:val="Table Grid"/>
    <w:basedOn w:val="Tablanormal"/>
    <w:uiPriority w:val="59"/>
    <w:rsid w:val="00AF5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Normal"/>
    <w:next w:val="Normal"/>
    <w:uiPriority w:val="99"/>
    <w:rsid w:val="00897A3F"/>
    <w:pPr>
      <w:autoSpaceDE w:val="0"/>
      <w:autoSpaceDN w:val="0"/>
      <w:adjustRightInd w:val="0"/>
      <w:jc w:val="left"/>
    </w:pPr>
    <w:rPr>
      <w:rFonts w:cs="Arial"/>
      <w:spacing w:val="0"/>
      <w:sz w:val="24"/>
      <w:szCs w:val="24"/>
      <w:lang w:eastAsia="es-CO"/>
    </w:rPr>
  </w:style>
  <w:style w:type="table" w:styleId="Tablaconcuadrculaclara">
    <w:name w:val="Grid Table Light"/>
    <w:basedOn w:val="Tablanormal"/>
    <w:uiPriority w:val="40"/>
    <w:rsid w:val="00FF4BF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891B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pediente">
    <w:name w:val="Expediente"/>
    <w:basedOn w:val="Normal"/>
    <w:qFormat/>
    <w:rsid w:val="001477B8"/>
    <w:pPr>
      <w:spacing w:after="360" w:line="360" w:lineRule="auto"/>
      <w:contextualSpacing/>
      <w:jc w:val="left"/>
    </w:pPr>
    <w:rPr>
      <w:rFonts w:asciiTheme="minorHAnsi" w:eastAsiaTheme="minorHAnsi" w:hAnsiTheme="minorHAnsi" w:cstheme="minorBidi"/>
      <w:spacing w:val="0"/>
      <w:sz w:val="24"/>
      <w:szCs w:val="24"/>
    </w:rPr>
  </w:style>
  <w:style w:type="paragraph" w:styleId="Prrafodelista">
    <w:name w:val="List Paragraph"/>
    <w:basedOn w:val="Normal"/>
    <w:uiPriority w:val="34"/>
    <w:qFormat/>
    <w:rsid w:val="00B4198C"/>
    <w:pPr>
      <w:ind w:left="720"/>
      <w:contextualSpacing/>
      <w:jc w:val="left"/>
    </w:pPr>
    <w:rPr>
      <w:rFonts w:ascii="Times New Roman" w:hAnsi="Times New Roman"/>
      <w:spacing w:val="0"/>
      <w:sz w:val="24"/>
      <w:szCs w:val="24"/>
      <w:lang w:val="es-ES" w:eastAsia="es-ES"/>
    </w:rPr>
  </w:style>
  <w:style w:type="character" w:customStyle="1" w:styleId="DireccinHTMLCar">
    <w:name w:val="Dirección HTML Car"/>
    <w:basedOn w:val="Fuentedeprrafopredeter"/>
    <w:link w:val="DireccinHTML"/>
    <w:semiHidden/>
    <w:rsid w:val="002A5ADA"/>
    <w:rPr>
      <w:rFonts w:ascii="Arial" w:eastAsia="Times New Roman" w:hAnsi="Arial"/>
      <w:i/>
      <w:iCs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NFORMACION_CREG\ISODOC\Informaci&#243;n%20Final%20Sistema%20de%20Gesti&#243;n%20de%20Calidad%20SGC%20CREG\4.%20Procesos%20de%20soporte\10.%20Gesti&#243;n%20de%20bienes%20y%20servicios\10.9%20Formatos\BS-FT-001%2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3723-4583-40A9-A6D9-087E20AB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BS-FT-001 </Template>
  <TotalTime>27</TotalTime>
  <Pages>3</Pages>
  <Words>423</Words>
  <Characters>2397</Characters>
  <Application>Microsoft Office Word</Application>
  <DocSecurity>0</DocSecurity>
  <PresentationFormat/>
  <Lines>72</Lines>
  <Paragraphs>45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DETECCIÓN DE NECESIDADES Y SOLICITUD DE CERTIFICADO DE DISPONIBILIDAD PRESUPUESTAL</vt:lpstr>
    </vt:vector>
  </TitlesOfParts>
  <Company>CREG</Company>
  <LinksUpToDate>false</LinksUpToDate>
  <CharactersWithSpaces>2775</CharactersWithSpaces>
  <SharedDoc>false</SharedDoc>
  <HyperlinkBase/>
  <HLinks>
    <vt:vector size="12" baseType="variant">
      <vt:variant>
        <vt:i4>1376269</vt:i4>
      </vt:variant>
      <vt:variant>
        <vt:i4>-1</vt:i4>
      </vt:variant>
      <vt:variant>
        <vt:i4>2051</vt:i4>
      </vt:variant>
      <vt:variant>
        <vt:i4>1</vt:i4>
      </vt:variant>
      <vt:variant>
        <vt:lpwstr>logocreg</vt:lpwstr>
      </vt:variant>
      <vt:variant>
        <vt:lpwstr/>
      </vt:variant>
      <vt:variant>
        <vt:i4>1376269</vt:i4>
      </vt:variant>
      <vt:variant>
        <vt:i4>-1</vt:i4>
      </vt:variant>
      <vt:variant>
        <vt:i4>2052</vt:i4>
      </vt:variant>
      <vt:variant>
        <vt:i4>1</vt:i4>
      </vt:variant>
      <vt:variant>
        <vt:lpwstr>logocreg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Recibo Satisfaccion</dc:title>
  <dc:creator>Karen Lizett Foseca Ochoa</dc:creator>
  <cp:keywords>BS FT 008</cp:keywords>
  <cp:lastModifiedBy>Christian Leonardo Morera Leon</cp:lastModifiedBy>
  <cp:revision>13</cp:revision>
  <cp:lastPrinted>2024-11-21T19:37:00Z</cp:lastPrinted>
  <dcterms:created xsi:type="dcterms:W3CDTF">2026-03-30T14:46:00Z</dcterms:created>
  <dcterms:modified xsi:type="dcterms:W3CDTF">2026-03-30T21:45:00Z</dcterms:modified>
  <cp:category>Contractual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